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43" w:rsidRPr="00336CC4" w:rsidRDefault="00A12843" w:rsidP="00336CC4">
      <w:pPr>
        <w:pStyle w:val="BodyText"/>
        <w:tabs>
          <w:tab w:val="left" w:pos="4298"/>
        </w:tabs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13</w:t>
      </w:r>
      <w:r w:rsidRPr="00336CC4">
        <w:rPr>
          <w:rFonts w:ascii="GHEA Grapalat" w:hAnsi="GHEA Grapalat" w:cs="Sylfaen"/>
          <w:i/>
        </w:rPr>
        <w:t>.01.2015</w:t>
      </w:r>
      <w:r w:rsidRPr="00336CC4">
        <w:rPr>
          <w:rFonts w:ascii="Sylfaen" w:hAnsi="Sylfaen" w:cs="Sylfaen"/>
          <w:i/>
        </w:rPr>
        <w:t>թ</w:t>
      </w:r>
      <w:r w:rsidRPr="00336CC4">
        <w:rPr>
          <w:rFonts w:ascii="GHEA Grapalat" w:hAnsi="GHEA Grapalat" w:cs="Sylfaen"/>
          <w:i/>
        </w:rPr>
        <w:t>.</w:t>
      </w:r>
    </w:p>
    <w:p w:rsidR="00A12843" w:rsidRPr="00E0289D" w:rsidRDefault="00A12843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է</w:t>
      </w:r>
    </w:p>
    <w:p w:rsidR="00A12843" w:rsidRPr="00E0289D" w:rsidRDefault="00A12843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Sylfaen" w:hAnsi="Sylfaen" w:cs="Sylfaen"/>
          <w:i/>
          <w:lang w:val="ru-RU"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/4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ծածկագրով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A12843" w:rsidRPr="00E0289D" w:rsidRDefault="00A12843" w:rsidP="00336CC4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շրջանակային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համաձայնագրերով</w:t>
      </w:r>
      <w:r w:rsidRPr="00E0289D">
        <w:rPr>
          <w:rFonts w:ascii="GHEA Grapalat" w:hAnsi="GHEA Grapalat" w:cs="Sylfaen"/>
          <w:i/>
        </w:rPr>
        <w:t xml:space="preserve"> </w:t>
      </w:r>
    </w:p>
    <w:p w:rsidR="00A12843" w:rsidRPr="00E0289D" w:rsidRDefault="00A12843" w:rsidP="00336CC4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Sylfaen" w:hAnsi="Sylfaen" w:cs="Sylfaen"/>
          <w:i/>
        </w:rPr>
        <w:t>գնումներ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կատարելու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հանձնաժողովի</w:t>
      </w:r>
    </w:p>
    <w:p w:rsidR="00A12843" w:rsidRPr="00E0289D" w:rsidRDefault="00A12843" w:rsidP="00336CC4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 xml:space="preserve"> 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որոշմամբ</w:t>
      </w:r>
    </w:p>
    <w:p w:rsidR="00A12843" w:rsidRPr="00E0289D" w:rsidRDefault="00A12843" w:rsidP="00336CC4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Կարմիր Բլուր&gt;&gt; Պոլիկլինիկա ՓԲԸ-ի </w:t>
      </w:r>
    </w:p>
    <w:p w:rsidR="00A12843" w:rsidRPr="00E0289D" w:rsidRDefault="00A12843" w:rsidP="00336CC4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A12843" w:rsidRPr="00E0289D" w:rsidRDefault="00A12843" w:rsidP="00336CC4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A12843" w:rsidRPr="00E0289D" w:rsidRDefault="00A12843" w:rsidP="00336CC4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0289D">
        <w:rPr>
          <w:rFonts w:ascii="Sylfaen" w:hAnsi="Sylfaen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A12843" w:rsidRPr="00E0289D" w:rsidRDefault="00A12843" w:rsidP="00336CC4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A12843" w:rsidRPr="00E0289D" w:rsidRDefault="00A12843" w:rsidP="00336CC4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Sylfaen" w:hAnsi="Sylfaen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Sylfaen" w:hAnsi="Sylfaen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 w:rsidRPr="00F041DA">
        <w:rPr>
          <w:rFonts w:ascii="Sylfaen" w:hAnsi="Sylfaen" w:cs="Sylfaen"/>
          <w:lang w:val="af-ZA"/>
        </w:rPr>
        <w:t>դեղորայքի</w:t>
      </w:r>
      <w:r>
        <w:rPr>
          <w:rFonts w:ascii="Sylfaen" w:hAnsi="Sylfaen" w:cs="Sylfaen"/>
          <w:lang w:val="af-ZA"/>
        </w:rPr>
        <w:t xml:space="preserve"> </w:t>
      </w:r>
      <w:r w:rsidRPr="00E0289D">
        <w:rPr>
          <w:rFonts w:ascii="Sylfaen" w:hAnsi="Sylfaen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A12843" w:rsidRPr="00E6136C" w:rsidRDefault="00A12843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Sylfaen" w:hAnsi="Sylfaen" w:cs="Sylfaen"/>
          <w:lang w:val="hy-AM"/>
        </w:rPr>
        <w:t>ՇՀԱ</w:t>
      </w:r>
      <w:r>
        <w:rPr>
          <w:rFonts w:ascii="Sylfaen" w:hAnsi="Sylfaen" w:cs="Sylfaen"/>
        </w:rPr>
        <w:t>Պ</w:t>
      </w:r>
      <w:r w:rsidRPr="00E0289D">
        <w:rPr>
          <w:rFonts w:ascii="Sylfaen" w:hAnsi="Sylfaen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 w:rsidRPr="00F041DA">
        <w:rPr>
          <w:rFonts w:ascii="GHEA Grapalat" w:hAnsi="GHEA Grapalat" w:cs="Sylfaen"/>
          <w:i/>
          <w:lang w:val="af-ZA"/>
        </w:rPr>
        <w:t>4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շրջանակներում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A12843" w:rsidRPr="00F041DA" w:rsidRDefault="00A12843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կարիքների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անհրաժեշտություն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առաջացել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բերել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աջակցման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կենտրոնի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Sylfaen" w:hAnsi="Sylfaen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Sylfaen" w:hAnsi="Sylfaen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Sylfaen" w:hAnsi="Sylfaen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կազմակերպությունների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միջև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կնքված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ապրան</w:t>
      </w:r>
      <w:r w:rsidRPr="00E0289D">
        <w:rPr>
          <w:rFonts w:ascii="Sylfaen" w:hAnsi="Sylfaen" w:cs="Sylfaen"/>
          <w:lang w:val="hy-AM"/>
        </w:rPr>
        <w:t>քը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Sylfaen" w:hAnsi="Sylfaen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Sylfaen" w:hAnsi="Sylfaen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հանդիսանում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</w:p>
    <w:p w:rsidR="00A12843" w:rsidRPr="00AE0715" w:rsidRDefault="00A12843" w:rsidP="00336CC4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Sylfaen" w:hAnsi="Sylfaen" w:cs="Sylfaen"/>
          <w:lang w:val="hy-AM"/>
        </w:rPr>
        <w:t>Հայտնում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ենք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AE0715">
        <w:rPr>
          <w:rFonts w:ascii="Sylfaen" w:hAnsi="Sylfaen" w:cs="Sylfaen"/>
          <w:lang w:val="hy-AM"/>
        </w:rPr>
        <w:t>որ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գնման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առարկայի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վերաբերյալ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Ձեր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կազմակերպության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հայտը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անհրաժեշտ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ներկայացնել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F041D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հասցեով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մինչև</w:t>
      </w:r>
      <w:r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հունվարի </w:t>
      </w:r>
      <w:r>
        <w:rPr>
          <w:rFonts w:ascii="GHEA Grapalat" w:hAnsi="GHEA Grapalat" w:cs="Sylfaen"/>
          <w:lang w:val="af-ZA"/>
        </w:rPr>
        <w:t>23</w:t>
      </w:r>
      <w:r w:rsidRPr="00336CC4">
        <w:rPr>
          <w:rFonts w:ascii="GHEA Grapalat" w:hAnsi="GHEA Grapalat" w:cs="Sylfaen"/>
          <w:lang w:val="hy-AM"/>
        </w:rPr>
        <w:t>-</w:t>
      </w:r>
      <w:r w:rsidRPr="00336CC4">
        <w:rPr>
          <w:rFonts w:ascii="Sylfaen" w:hAnsi="Sylfaen" w:cs="Sylfaen"/>
          <w:lang w:val="hy-AM"/>
        </w:rPr>
        <w:t>ը</w:t>
      </w:r>
      <w:r w:rsidRPr="00336CC4">
        <w:rPr>
          <w:rFonts w:ascii="GHEA Grapalat" w:hAnsi="GHEA Grapalat" w:cs="Sylfaen"/>
          <w:lang w:val="hy-AM"/>
        </w:rPr>
        <w:t xml:space="preserve">, </w:t>
      </w:r>
      <w:r w:rsidRPr="00336CC4">
        <w:rPr>
          <w:rFonts w:ascii="Sylfaen" w:hAnsi="Sylfaen" w:cs="Sylfaen"/>
          <w:lang w:val="hy-AM"/>
        </w:rPr>
        <w:t>ժամը</w:t>
      </w:r>
      <w:r w:rsidRPr="00336CC4">
        <w:rPr>
          <w:rFonts w:ascii="GHEA Grapalat" w:hAnsi="GHEA Grapalat" w:cs="Sylfaen"/>
          <w:lang w:val="hy-AM"/>
        </w:rPr>
        <w:t>` 1</w:t>
      </w:r>
      <w:r w:rsidRPr="00336CC4">
        <w:rPr>
          <w:rFonts w:ascii="GHEA Grapalat" w:hAnsi="GHEA Grapalat" w:cs="Sylfaen"/>
          <w:lang w:val="af-ZA"/>
        </w:rPr>
        <w:t>2</w:t>
      </w:r>
      <w:r w:rsidRPr="00336CC4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</w:t>
      </w:r>
      <w:r w:rsidRPr="00AE0715">
        <w:rPr>
          <w:rFonts w:ascii="Sylfaen" w:hAnsi="Sylfaen" w:cs="Sylfaen"/>
          <w:lang w:val="hy-AM"/>
        </w:rPr>
        <w:t>ն</w:t>
      </w:r>
      <w:r w:rsidRPr="00AE0715">
        <w:rPr>
          <w:rFonts w:ascii="GHEA Grapalat" w:hAnsi="GHEA Grapalat" w:cs="Sylfaen"/>
          <w:lang w:val="hy-AM"/>
        </w:rPr>
        <w:t>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Ընթացակարգի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հանձնաժողովի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lang w:val="af-ZA"/>
        </w:rPr>
        <w:t>։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կողմից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գրանցվում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են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ըստ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հերթականության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ծրարի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վրա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նշելով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համարը</w:t>
      </w:r>
      <w:r w:rsidRPr="00AE0715">
        <w:rPr>
          <w:rFonts w:ascii="GHEA Grapalat" w:hAnsi="GHEA Grapalat" w:cs="Sylfaen"/>
          <w:lang w:val="af-ZA"/>
        </w:rPr>
        <w:t xml:space="preserve">, </w:t>
      </w:r>
      <w:r w:rsidRPr="00AE0715">
        <w:rPr>
          <w:rFonts w:ascii="Sylfaen" w:hAnsi="Sylfaen" w:cs="Sylfaen"/>
          <w:lang w:val="af-ZA"/>
        </w:rPr>
        <w:t>օրը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ժամը</w:t>
      </w:r>
      <w:r w:rsidRPr="00AE0715">
        <w:rPr>
          <w:lang w:val="af-ZA"/>
        </w:rPr>
        <w:t>։</w:t>
      </w: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Sylfaen" w:hAnsi="Sylfaen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A12843" w:rsidRPr="00336CC4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 </w:t>
      </w:r>
      <w:r>
        <w:rPr>
          <w:rFonts w:ascii="Sylfaen" w:hAnsi="Sylfaen" w:cs="Sylfaen"/>
          <w:lang w:val="hy-AM"/>
        </w:rPr>
        <w:t>հասցեում</w:t>
      </w:r>
      <w:r>
        <w:rPr>
          <w:rFonts w:ascii="GHEA Grapalat" w:hAnsi="GHEA Grapalat" w:cs="Sylfaen"/>
          <w:lang w:val="hy-AM"/>
        </w:rPr>
        <w:t>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հունվարի</w:t>
      </w:r>
      <w:r>
        <w:rPr>
          <w:rFonts w:ascii="GHEA Grapalat" w:hAnsi="GHEA Grapalat" w:cs="Sylfaen"/>
          <w:lang w:val="af-ZA"/>
        </w:rPr>
        <w:t xml:space="preserve"> 23</w:t>
      </w:r>
      <w:r w:rsidRPr="00336CC4">
        <w:rPr>
          <w:rFonts w:ascii="GHEA Grapalat" w:hAnsi="GHEA Grapalat" w:cs="Sylfaen"/>
          <w:lang w:val="hy-AM"/>
        </w:rPr>
        <w:t>-</w:t>
      </w:r>
      <w:r w:rsidRPr="00336CC4">
        <w:rPr>
          <w:rFonts w:ascii="Sylfaen" w:hAnsi="Sylfaen" w:cs="Sylfaen"/>
          <w:lang w:val="en-US"/>
        </w:rPr>
        <w:t>ին</w:t>
      </w:r>
      <w:r w:rsidRPr="00336CC4">
        <w:rPr>
          <w:rFonts w:ascii="GHEA Grapalat" w:hAnsi="GHEA Grapalat" w:cs="Sylfaen"/>
          <w:lang w:val="hy-AM"/>
        </w:rPr>
        <w:t xml:space="preserve">,  </w:t>
      </w:r>
      <w:r w:rsidRPr="00336CC4">
        <w:rPr>
          <w:rFonts w:ascii="Sylfaen" w:hAnsi="Sylfaen" w:cs="Sylfaen"/>
          <w:lang w:val="hy-AM"/>
        </w:rPr>
        <w:t>ժամը</w:t>
      </w:r>
      <w:r w:rsidRPr="00336CC4">
        <w:rPr>
          <w:rFonts w:ascii="GHEA Grapalat" w:hAnsi="GHEA Grapalat" w:cs="Sylfaen"/>
          <w:lang w:val="hy-AM"/>
        </w:rPr>
        <w:t xml:space="preserve">` </w:t>
      </w:r>
      <w:r w:rsidRPr="00336CC4">
        <w:rPr>
          <w:rFonts w:ascii="GHEA Grapalat" w:hAnsi="GHEA Grapalat" w:cs="Sylfaen"/>
          <w:lang w:val="af-ZA"/>
        </w:rPr>
        <w:t>12</w:t>
      </w:r>
      <w:r w:rsidRPr="00336CC4">
        <w:rPr>
          <w:rFonts w:ascii="GHEA Grapalat" w:hAnsi="GHEA Grapalat" w:cs="Sylfaen"/>
          <w:lang w:val="hy-AM"/>
        </w:rPr>
        <w:t>:00-</w:t>
      </w:r>
      <w:r w:rsidRPr="00336CC4">
        <w:rPr>
          <w:rFonts w:ascii="Sylfaen" w:hAnsi="Sylfaen" w:cs="Sylfaen"/>
          <w:lang w:val="hy-AM"/>
        </w:rPr>
        <w:t>ին</w:t>
      </w:r>
      <w:r w:rsidRPr="00336CC4">
        <w:rPr>
          <w:rFonts w:ascii="GHEA Grapalat" w:hAnsi="GHEA Grapalat" w:cs="Sylfaen"/>
          <w:lang w:val="hy-AM"/>
        </w:rPr>
        <w:t>:</w:t>
      </w: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է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հանդիսանում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A12843" w:rsidRPr="00020727" w:rsidRDefault="00A12843" w:rsidP="00336CC4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Sylfaen" w:hAnsi="Sylfaen" w:cs="Sylfaen"/>
          <w:lang w:val="hy-AM"/>
        </w:rPr>
        <w:t>ձեռքբերումը</w:t>
      </w:r>
      <w:r w:rsidRPr="00020727">
        <w:rPr>
          <w:rFonts w:ascii="GHEA Grapalat" w:hAnsi="GHEA Grapalat"/>
          <w:lang w:val="hy-AM"/>
        </w:rPr>
        <w:t>:</w:t>
      </w:r>
    </w:p>
    <w:p w:rsidR="00A12843" w:rsidRDefault="00A12843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A12843" w:rsidRDefault="00A12843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A12843" w:rsidRDefault="00A12843" w:rsidP="00336CC4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A12843" w:rsidRPr="002961FB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Sylfaen" w:hAnsi="Sylfaen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տեխնիկական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բնութագրերը</w:t>
      </w:r>
      <w:r w:rsidRPr="00020727">
        <w:rPr>
          <w:rFonts w:ascii="GHEA Grapalat" w:hAnsi="GHEA Grapalat"/>
          <w:lang w:val="hy-AM"/>
        </w:rPr>
        <w:t xml:space="preserve">, </w:t>
      </w:r>
      <w:r w:rsidRPr="00020727">
        <w:rPr>
          <w:rFonts w:ascii="Sylfaen" w:hAnsi="Sylfaen" w:cs="Sylfaen"/>
          <w:lang w:val="hy-AM"/>
        </w:rPr>
        <w:t>ինչպես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նաև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առարկայի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մասնագ</w:t>
      </w:r>
      <w:r w:rsidRPr="00E0289D">
        <w:rPr>
          <w:rFonts w:ascii="Sylfaen" w:hAnsi="Sylfaen" w:cs="Sylfaen"/>
          <w:lang w:val="hy-AM"/>
        </w:rPr>
        <w:t>իրը</w:t>
      </w:r>
      <w:r w:rsidRPr="00E0289D">
        <w:rPr>
          <w:rFonts w:ascii="GHEA Grapalat" w:hAnsi="GHEA Grapalat"/>
          <w:lang w:val="hy-AM"/>
        </w:rPr>
        <w:t xml:space="preserve">, </w:t>
      </w:r>
      <w:r w:rsidRPr="00E0289D">
        <w:rPr>
          <w:rFonts w:ascii="Sylfaen" w:hAnsi="Sylfaen" w:cs="Sylfaen"/>
          <w:lang w:val="hy-AM"/>
        </w:rPr>
        <w:t>տեխնիկական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տվյալները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այլ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ոչ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պայմանների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ամբողջական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համարժեք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նկարագրությունը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կազմում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անբաժանելի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մասը</w:t>
      </w:r>
      <w:r w:rsidRPr="002961FB">
        <w:rPr>
          <w:rFonts w:ascii="GHEA Grapalat" w:hAnsi="GHEA Grapalat"/>
          <w:lang w:val="hy-AM"/>
        </w:rPr>
        <w:t>:</w:t>
      </w:r>
    </w:p>
    <w:p w:rsidR="00A12843" w:rsidRPr="00E0289D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Մասնակիցները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հայտով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են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իրենց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կողմից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հաստատված</w:t>
      </w:r>
      <w:r w:rsidRPr="00E0289D">
        <w:rPr>
          <w:rFonts w:ascii="GHEA Grapalat" w:hAnsi="GHEA Grapalat" w:cs="Sylfaen"/>
          <w:lang w:val="af-ZA"/>
        </w:rPr>
        <w:t>`</w:t>
      </w:r>
    </w:p>
    <w:p w:rsidR="00A12843" w:rsidRPr="00E0289D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ա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af-ZA"/>
        </w:rPr>
        <w:t>գնման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ընթացակարգին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մասնակցելու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դիմում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Sylfaen" w:hAnsi="Sylfaen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ընդ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որում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պարտադիր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նշել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Մասնակցի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էլեկտրոնային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փոստի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A12843" w:rsidRPr="00A43740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b/>
          <w:i/>
          <w:lang w:val="hy-AM"/>
        </w:rPr>
        <w:t>(</w:t>
      </w:r>
      <w:r w:rsidRPr="00E0289D">
        <w:rPr>
          <w:rFonts w:ascii="Sylfaen" w:hAnsi="Sylfaen" w:cs="Sylfaen"/>
          <w:b/>
          <w:i/>
          <w:lang w:val="hy-AM"/>
        </w:rPr>
        <w:t>Հավելված</w:t>
      </w:r>
      <w:r w:rsidRPr="00E0289D">
        <w:rPr>
          <w:rFonts w:ascii="GHEA Grapalat" w:hAnsi="GHEA Grapalat" w:cs="Sylfaen"/>
          <w:b/>
          <w:i/>
          <w:lang w:val="hy-AM"/>
        </w:rPr>
        <w:t xml:space="preserve">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Մասնակցի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</w:t>
      </w:r>
      <w:r>
        <w:rPr>
          <w:rFonts w:ascii="Sylfaen" w:hAnsi="Sylfaen" w:cs="Sylfaen"/>
          <w:lang w:val="hy-AM"/>
        </w:rPr>
        <w:t>րկայացվում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անուղղակի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հարկեր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ընդհանրական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բաղադրիչներից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բաղկացած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հաշվարկի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Sylfaen" w:hAnsi="Sylfaen" w:cs="Sylfaen"/>
          <w:lang w:val="hy-AM"/>
        </w:rPr>
        <w:t>Հայտը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ներկայացնել</w:t>
      </w:r>
      <w:r w:rsidRPr="00E0289D">
        <w:rPr>
          <w:rFonts w:ascii="GHEA Grapalat" w:hAnsi="GHEA Grapalat" w:cs="Sylfaen"/>
          <w:lang w:val="hy-AM"/>
        </w:rPr>
        <w:t xml:space="preserve"> 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hy-AM"/>
        </w:rPr>
        <w:t>-</w:t>
      </w:r>
      <w:r w:rsidRPr="00E0289D">
        <w:rPr>
          <w:rFonts w:ascii="Sylfaen" w:hAnsi="Sylfaen" w:cs="Sylfaen"/>
          <w:lang w:val="hy-AM"/>
        </w:rPr>
        <w:t>ՇՀԱ</w:t>
      </w:r>
      <w:r>
        <w:rPr>
          <w:rFonts w:ascii="Sylfaen" w:hAnsi="Sylfaen" w:cs="Sylfaen"/>
          <w:lang w:val="en-US"/>
        </w:rPr>
        <w:t>Պ</w:t>
      </w:r>
      <w:r w:rsidRPr="00E0289D">
        <w:rPr>
          <w:rFonts w:ascii="Sylfaen" w:hAnsi="Sylfaen" w:cs="Sylfaen"/>
          <w:lang w:val="hy-AM"/>
        </w:rPr>
        <w:t>ՁԲ</w:t>
      </w:r>
      <w:r w:rsidRPr="00E0289D">
        <w:rPr>
          <w:rFonts w:ascii="GHEA Grapalat" w:hAnsi="GHEA Grapalat" w:cs="Sylfaen"/>
          <w:lang w:val="hy-AM"/>
        </w:rPr>
        <w:t>-11/</w:t>
      </w:r>
      <w:r w:rsidRPr="000B62EF">
        <w:rPr>
          <w:rFonts w:ascii="Sylfaen" w:hAnsi="Sylfaen" w:cs="Sylfaen"/>
          <w:lang w:val="af-ZA"/>
        </w:rPr>
        <w:t>4</w:t>
      </w:r>
      <w:r w:rsidRPr="00E0289D">
        <w:rPr>
          <w:rFonts w:ascii="GHEA Grapalat" w:hAnsi="GHEA Grapalat" w:cs="Sylfaen"/>
          <w:lang w:val="hy-AM"/>
        </w:rPr>
        <w:t xml:space="preserve">»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հրավերով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սահմանված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կարգով</w:t>
      </w:r>
      <w:r w:rsidRPr="00E0289D">
        <w:rPr>
          <w:rFonts w:ascii="GHEA Grapalat" w:hAnsi="GHEA Grapalat" w:cs="Sylfaen"/>
          <w:lang w:val="hy-AM"/>
        </w:rPr>
        <w:t>:</w:t>
      </w:r>
    </w:p>
    <w:p w:rsidR="00A12843" w:rsidRPr="00E0289D" w:rsidRDefault="00A12843" w:rsidP="00336CC4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A12843" w:rsidRPr="00F041DA" w:rsidRDefault="00A12843" w:rsidP="00336CC4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A12843" w:rsidRPr="000B62EF" w:rsidRDefault="00A12843" w:rsidP="00336CC4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 w:rsidRPr="00E0289D">
        <w:rPr>
          <w:rFonts w:ascii="Sylfaen" w:hAnsi="Sylfaen" w:cs="Sylfaen"/>
          <w:lang w:val="hy-AM"/>
        </w:rPr>
        <w:t>էլեկտրոնային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փոստի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հասցեն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hyperlink r:id="rId7" w:history="1">
        <w:r>
          <w:rPr>
            <w:rStyle w:val="Hyperlink"/>
            <w:rFonts w:ascii="GHEA Grapalat" w:hAnsi="GHEA Grapalat"/>
            <w:lang w:val="af-ZA"/>
          </w:rPr>
          <w:t>karmirblur@hotmail.com</w:t>
        </w:r>
      </w:hyperlink>
      <w:r>
        <w:rPr>
          <w:rFonts w:ascii="GHEA Grapalat" w:hAnsi="GHEA Grapalat"/>
          <w:lang w:val="af-ZA"/>
        </w:rPr>
        <w:t xml:space="preserve"> </w:t>
      </w:r>
      <w:r w:rsidRPr="00E0289D">
        <w:rPr>
          <w:rFonts w:ascii="GHEA Grapalat" w:hAnsi="GHEA Grapalat"/>
          <w:lang w:val="hy-AM"/>
        </w:rPr>
        <w:t xml:space="preserve">` </w:t>
      </w:r>
    </w:p>
    <w:p w:rsidR="00A12843" w:rsidRPr="008A3849" w:rsidRDefault="00A12843" w:rsidP="00336CC4">
      <w:pPr>
        <w:spacing w:line="360" w:lineRule="auto"/>
        <w:ind w:firstLine="540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Հեռախոս</w:t>
      </w:r>
      <w:r w:rsidRPr="00E0289D">
        <w:rPr>
          <w:rFonts w:ascii="GHEA Grapalat" w:hAnsi="GHEA Grapalat"/>
          <w:lang w:val="hy-AM"/>
        </w:rPr>
        <w:t xml:space="preserve">` (010) </w:t>
      </w:r>
      <w:r w:rsidRPr="000B62EF">
        <w:rPr>
          <w:rFonts w:ascii="GHEA Grapalat" w:hAnsi="GHEA Grapalat"/>
          <w:lang w:val="af-ZA"/>
        </w:rPr>
        <w:t>46-99-97</w:t>
      </w:r>
      <w:r w:rsidRPr="00E0289D">
        <w:rPr>
          <w:lang w:val="hy-AM"/>
        </w:rPr>
        <w:t>։</w:t>
      </w:r>
      <w:r w:rsidRPr="008A3849">
        <w:rPr>
          <w:rFonts w:ascii="GHEA Grapalat" w:hAnsi="GHEA Grapalat"/>
          <w:lang w:val="af-ZA"/>
        </w:rPr>
        <w:t xml:space="preserve">46-14-70 </w:t>
      </w:r>
    </w:p>
    <w:p w:rsidR="00A12843" w:rsidRPr="00E0289D" w:rsidRDefault="00A12843" w:rsidP="00336CC4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</w:t>
      </w:r>
      <w:r w:rsidRPr="00E0289D">
        <w:rPr>
          <w:rFonts w:ascii="Sylfaen" w:hAnsi="Sylfaen" w:cs="Sylfaen"/>
          <w:lang w:val="hy-AM"/>
        </w:rPr>
        <w:t>Պատվիրատու</w:t>
      </w:r>
      <w:r w:rsidRPr="00E0289D">
        <w:rPr>
          <w:lang w:val="hy-AM"/>
        </w:rPr>
        <w:t xml:space="preserve">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F041DA">
        <w:rPr>
          <w:rFonts w:ascii="Sylfaen" w:hAnsi="Sylfaen" w:cs="Sylfaen"/>
          <w:sz w:val="20"/>
          <w:szCs w:val="20"/>
          <w:lang w:val="af-ZA"/>
        </w:rPr>
        <w:t>Կարմիր Բլուր&gt;&gt; Պոլիկլինիկա ՓԲԸ</w:t>
      </w:r>
    </w:p>
    <w:p w:rsidR="00A12843" w:rsidRPr="00E0289D" w:rsidRDefault="00A12843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12843" w:rsidRPr="00E0289D" w:rsidRDefault="00A12843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12843" w:rsidRPr="00E0289D" w:rsidRDefault="00A12843" w:rsidP="00336CC4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        </w:t>
      </w: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A1284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</w:t>
      </w:r>
    </w:p>
    <w:p w:rsidR="00A12843" w:rsidRPr="00054BB3" w:rsidRDefault="00A12843" w:rsidP="00336CC4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                   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A12843" w:rsidRPr="00054BB3" w:rsidRDefault="00A12843" w:rsidP="00336CC4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A12843" w:rsidRPr="00054BB3" w:rsidRDefault="00A12843" w:rsidP="00336CC4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A12843" w:rsidRPr="00054BB3" w:rsidRDefault="00A12843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12843" w:rsidRPr="00054BB3" w:rsidRDefault="00A12843" w:rsidP="00336CC4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ԳՆՄԱՆ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ԸՆԹԱՑԱԿԱՐԳԻՆ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A12843" w:rsidRPr="00054BB3" w:rsidRDefault="00A12843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A12843" w:rsidRPr="00054BB3" w:rsidRDefault="00A12843" w:rsidP="00336CC4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12843" w:rsidRPr="00054BB3" w:rsidRDefault="00A12843" w:rsidP="00336CC4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A12843" w:rsidRPr="00054BB3" w:rsidRDefault="00A12843" w:rsidP="00336CC4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12843" w:rsidRPr="00054BB3" w:rsidRDefault="00A12843" w:rsidP="00336CC4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պատվիրատու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կազմակերպության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A12843" w:rsidRPr="00054BB3" w:rsidRDefault="00A12843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1"/>
      </w:r>
    </w:p>
    <w:p w:rsidR="00A12843" w:rsidRPr="00054BB3" w:rsidRDefault="00A12843" w:rsidP="00336CC4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12843" w:rsidRPr="00054BB3" w:rsidRDefault="00A12843" w:rsidP="00336CC4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հրավերի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ծանուցման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հայտը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A12843" w:rsidRPr="00054BB3" w:rsidRDefault="00A12843" w:rsidP="00336CC4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A12843" w:rsidRPr="00054BB3" w:rsidRDefault="00A12843" w:rsidP="00336CC4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A12843" w:rsidRPr="00054BB3" w:rsidRDefault="00A12843" w:rsidP="00336CC4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ավելի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քան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հիսուն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տոկոս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պատկանող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բաժնեմաս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ունեցող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սույն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բացառվում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A12843" w:rsidRPr="00054BB3" w:rsidRDefault="00A12843" w:rsidP="00336CC4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054BB3">
        <w:rPr>
          <w:rFonts w:ascii="Sylfaen" w:hAnsi="Sylfaen" w:cs="Sylfaen"/>
          <w:sz w:val="20"/>
          <w:szCs w:val="20"/>
          <w:lang w:val="es-ES"/>
        </w:rPr>
        <w:t>պետության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համայնքների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A12843" w:rsidRPr="00054BB3" w:rsidRDefault="00A12843" w:rsidP="00336CC4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054BB3">
        <w:rPr>
          <w:rFonts w:ascii="Sylfaen" w:hAnsi="Sylfaen" w:cs="Sylfaen"/>
          <w:sz w:val="20"/>
          <w:szCs w:val="20"/>
          <w:lang w:val="es-ES"/>
        </w:rPr>
        <w:t>համատեղ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գործունեության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կարգով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կոնսորցիումով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դեպքերի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A12843" w:rsidRPr="00054BB3" w:rsidRDefault="00A12843" w:rsidP="00336CC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A12843" w:rsidRPr="00054BB3" w:rsidRDefault="00A12843" w:rsidP="00336CC4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A12843" w:rsidRPr="00054BB3" w:rsidRDefault="00A12843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դիրքի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A12843" w:rsidRPr="00054BB3" w:rsidRDefault="00A12843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A12843" w:rsidRPr="00054BB3" w:rsidRDefault="00A12843" w:rsidP="00336CC4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հասցեն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>`</w:t>
      </w:r>
    </w:p>
    <w:p w:rsidR="00A12843" w:rsidRPr="00054BB3" w:rsidRDefault="00A12843" w:rsidP="00336CC4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A12843" w:rsidRPr="00054BB3" w:rsidRDefault="00A12843" w:rsidP="00336CC4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A12843" w:rsidRPr="00054BB3" w:rsidRDefault="00A12843" w:rsidP="00336CC4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հասցե</w:t>
      </w: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0A0"/>
      </w:tblPr>
      <w:tblGrid>
        <w:gridCol w:w="6062"/>
        <w:gridCol w:w="3433"/>
      </w:tblGrid>
      <w:tr w:rsidR="00A12843" w:rsidRPr="00054BB3" w:rsidTr="00C84157"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A12843" w:rsidRPr="00054BB3" w:rsidTr="00C84157"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պաշտոնը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  <w:tc>
          <w:tcPr>
            <w:tcW w:w="3433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ստորագրությունը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  <w:tr w:rsidR="00A12843" w:rsidRPr="00054BB3" w:rsidTr="00C84157"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A12843" w:rsidRPr="00054BB3" w:rsidTr="00C84157"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A12843" w:rsidRPr="00054BB3" w:rsidRDefault="00A12843" w:rsidP="00C84157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A12843" w:rsidRPr="00054BB3" w:rsidTr="00C84157">
        <w:trPr>
          <w:trHeight w:val="631"/>
        </w:trPr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A12843" w:rsidRPr="00054BB3" w:rsidRDefault="00A12843" w:rsidP="00C84157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</w:t>
            </w:r>
            <w:r w:rsidRPr="00054BB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</w:tr>
      <w:tr w:rsidR="00A12843" w:rsidRPr="00054BB3" w:rsidTr="00C84157">
        <w:trPr>
          <w:trHeight w:val="277"/>
        </w:trPr>
        <w:tc>
          <w:tcPr>
            <w:tcW w:w="6062" w:type="dxa"/>
          </w:tcPr>
          <w:p w:rsidR="00A12843" w:rsidRPr="00054BB3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A12843" w:rsidRPr="00054BB3" w:rsidRDefault="00A12843" w:rsidP="00C84157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ամսաթիվը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ամիսը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</w:tbl>
    <w:p w:rsidR="00A12843" w:rsidRPr="00054BB3" w:rsidRDefault="00A12843" w:rsidP="00336CC4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A12843" w:rsidRPr="00054BB3" w:rsidRDefault="00A12843" w:rsidP="00336CC4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A12843" w:rsidRPr="00054BB3" w:rsidRDefault="00A12843" w:rsidP="00336CC4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A12843" w:rsidRPr="00054BB3" w:rsidRDefault="00A12843" w:rsidP="00336CC4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A12843" w:rsidRPr="00054BB3" w:rsidRDefault="00A12843" w:rsidP="00336CC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A12843" w:rsidRPr="00054BB3" w:rsidRDefault="00A12843" w:rsidP="00336CC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A12843" w:rsidRPr="00054BB3" w:rsidRDefault="00A12843" w:rsidP="00336CC4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A12843" w:rsidRPr="00054BB3" w:rsidRDefault="00A12843" w:rsidP="00336CC4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A12843" w:rsidRPr="00054BB3" w:rsidRDefault="00A12843" w:rsidP="00336CC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Ձեր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կողմից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0B62EF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հրավերը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hy-AM"/>
        </w:rPr>
        <w:t>այդ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թվում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54BB3">
        <w:rPr>
          <w:rFonts w:ascii="Sylfaen" w:hAnsi="Sylfaen" w:cs="Sylfaen"/>
          <w:sz w:val="20"/>
          <w:szCs w:val="20"/>
          <w:lang w:val="hy-AM"/>
        </w:rPr>
        <w:t>կնքվելիք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նախագիծը</w:t>
      </w:r>
      <w:r w:rsidRPr="00054BB3">
        <w:rPr>
          <w:rFonts w:ascii="GHEA Grapalat" w:hAnsi="GHEA Grapalat"/>
          <w:sz w:val="20"/>
          <w:szCs w:val="20"/>
          <w:lang w:val="hy-AM"/>
        </w:rPr>
        <w:t>,</w:t>
      </w:r>
    </w:p>
    <w:p w:rsidR="00A12843" w:rsidRPr="00054BB3" w:rsidRDefault="00A12843" w:rsidP="00336CC4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>-</w:t>
      </w:r>
      <w:r w:rsidRPr="00054BB3">
        <w:rPr>
          <w:rFonts w:ascii="Sylfaen" w:hAnsi="Sylfaen" w:cs="Sylfaen"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է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կատարել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12843" w:rsidRPr="00054BB3" w:rsidRDefault="00A12843" w:rsidP="00336CC4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A12843" w:rsidRPr="00B81673" w:rsidRDefault="00A12843" w:rsidP="00336CC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հետևյալ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գներով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A12843" w:rsidRPr="00054BB3" w:rsidRDefault="00A12843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A12843" w:rsidRPr="007D2359" w:rsidTr="00C84157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մեկ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A12843" w:rsidRPr="007D2359" w:rsidTr="00C84157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A12843" w:rsidRPr="007D2359" w:rsidTr="00C84157">
        <w:trPr>
          <w:trHeight w:val="25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A12843" w:rsidRPr="00B81673" w:rsidTr="00C84157">
        <w:trPr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A12843" w:rsidRPr="00B81673" w:rsidTr="00C84157">
        <w:trPr>
          <w:trHeight w:val="52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A12843" w:rsidRPr="00B81673" w:rsidTr="00C8415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A12843" w:rsidRPr="007D2359" w:rsidTr="00C8415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A12843" w:rsidRPr="007D2359" w:rsidTr="00C84157">
        <w:trPr>
          <w:trHeight w:val="2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2843" w:rsidRPr="007D2359" w:rsidRDefault="00A12843" w:rsidP="00C84157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A12843" w:rsidRPr="007D2359" w:rsidRDefault="00A12843" w:rsidP="00336CC4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«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»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:</w:t>
      </w:r>
    </w:p>
    <w:p w:rsidR="00A12843" w:rsidRPr="007D2359" w:rsidRDefault="00A12843" w:rsidP="00336CC4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,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4-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7D2359">
        <w:rPr>
          <w:b/>
          <w:bCs/>
          <w:i/>
          <w:sz w:val="20"/>
          <w:szCs w:val="20"/>
        </w:rPr>
        <w:t>։</w:t>
      </w:r>
    </w:p>
    <w:p w:rsidR="00A12843" w:rsidRPr="00FD63DA" w:rsidRDefault="00A12843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A12843" w:rsidRPr="00B81673" w:rsidRDefault="00A12843" w:rsidP="00336CC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A12843" w:rsidRPr="00B81673" w:rsidRDefault="00A12843" w:rsidP="00336CC4">
      <w:pPr>
        <w:rPr>
          <w:rFonts w:ascii="GHEA Grapalat" w:hAnsi="GHEA Grapalat"/>
          <w:sz w:val="20"/>
          <w:szCs w:val="20"/>
          <w:lang w:val="es-ES"/>
        </w:rPr>
      </w:pPr>
    </w:p>
    <w:p w:rsidR="00A12843" w:rsidRPr="00B81673" w:rsidRDefault="00A12843" w:rsidP="00336CC4">
      <w:pPr>
        <w:rPr>
          <w:rFonts w:ascii="GHEA Grapalat" w:hAnsi="GHEA Grapalat"/>
          <w:sz w:val="20"/>
          <w:szCs w:val="20"/>
          <w:lang w:val="es-ES"/>
        </w:rPr>
      </w:pPr>
    </w:p>
    <w:p w:rsidR="00A12843" w:rsidRPr="00054BB3" w:rsidRDefault="00A12843" w:rsidP="00336CC4">
      <w:pPr>
        <w:rPr>
          <w:rFonts w:ascii="GHEA Grapalat" w:hAnsi="GHEA Grapalat"/>
          <w:sz w:val="20"/>
          <w:szCs w:val="20"/>
          <w:lang w:val="hy-AM"/>
        </w:rPr>
      </w:pPr>
    </w:p>
    <w:p w:rsidR="00A12843" w:rsidRPr="00054BB3" w:rsidRDefault="00A12843" w:rsidP="00336CC4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A12843" w:rsidRPr="00054BB3" w:rsidRDefault="00A12843" w:rsidP="00336CC4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                                           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12843" w:rsidRPr="00054BB3" w:rsidRDefault="00A12843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12843" w:rsidRPr="00054BB3" w:rsidRDefault="00A12843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Կ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054BB3">
        <w:rPr>
          <w:rFonts w:ascii="Sylfaen" w:hAnsi="Sylfaen" w:cs="Sylfaen"/>
          <w:sz w:val="20"/>
          <w:szCs w:val="20"/>
          <w:lang w:val="hy-AM"/>
        </w:rPr>
        <w:t>Տ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12843" w:rsidRPr="00054BB3" w:rsidRDefault="00A12843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12843" w:rsidRPr="00054BB3" w:rsidRDefault="00A12843" w:rsidP="00336CC4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054BB3">
        <w:rPr>
          <w:rFonts w:ascii="Sylfaen" w:hAnsi="Sylfaen" w:cs="Sylfaen"/>
          <w:sz w:val="20"/>
          <w:szCs w:val="20"/>
          <w:lang w:val="hy-AM"/>
        </w:rPr>
        <w:t>թ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A12843" w:rsidRPr="00054BB3" w:rsidRDefault="00A12843" w:rsidP="00336CC4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</w:p>
    <w:p w:rsidR="00A12843" w:rsidRPr="00B81673" w:rsidRDefault="00A12843" w:rsidP="00336CC4">
      <w:pPr>
        <w:spacing w:line="360" w:lineRule="auto"/>
        <w:rPr>
          <w:rFonts w:ascii="Sylfaen" w:hAnsi="Sylfaen" w:cs="Sylfaen"/>
          <w:b/>
          <w:sz w:val="22"/>
          <w:szCs w:val="22"/>
          <w:lang w:val="hy-AM"/>
        </w:rPr>
      </w:pPr>
    </w:p>
    <w:p w:rsidR="00A12843" w:rsidRPr="00B81673" w:rsidRDefault="00A12843" w:rsidP="00336CC4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A12843" w:rsidRPr="00B81673" w:rsidRDefault="00A12843" w:rsidP="00336CC4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A12843" w:rsidRPr="00B81673" w:rsidRDefault="00A12843" w:rsidP="00336CC4">
      <w:pPr>
        <w:rPr>
          <w:rFonts w:ascii="Sylfaen" w:hAnsi="Sylfaen" w:cs="Sylfaen"/>
          <w:b/>
          <w:sz w:val="28"/>
          <w:szCs w:val="28"/>
          <w:lang w:val="hy-AM"/>
        </w:rPr>
      </w:pPr>
      <w:r w:rsidRPr="00B81673">
        <w:rPr>
          <w:rFonts w:ascii="Sylfaen" w:hAnsi="Sylfaen" w:cs="Sylfaen"/>
          <w:b/>
          <w:sz w:val="28"/>
          <w:szCs w:val="28"/>
          <w:lang w:val="hy-AM"/>
        </w:rPr>
        <w:t xml:space="preserve">                                                     ՊԱՅՄԱՆԱԳԻՐ</w:t>
      </w:r>
    </w:p>
    <w:p w:rsidR="00A12843" w:rsidRPr="00B81673" w:rsidRDefault="00A12843" w:rsidP="00336CC4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 w:rsidRPr="00B81673">
        <w:rPr>
          <w:rFonts w:ascii="Sylfaen" w:hAnsi="Sylfaen" w:cs="Sylfaen"/>
          <w:b/>
          <w:sz w:val="28"/>
          <w:szCs w:val="28"/>
          <w:lang w:val="hy-AM"/>
        </w:rPr>
        <w:t>դեղորայքի ձեռքբերման №</w:t>
      </w:r>
    </w:p>
    <w:p w:rsidR="00A12843" w:rsidRPr="00B81673" w:rsidRDefault="00A12843" w:rsidP="00336CC4">
      <w:pPr>
        <w:jc w:val="center"/>
        <w:rPr>
          <w:rFonts w:ascii="Sylfaen" w:hAnsi="Sylfaen" w:cs="Sylfaen"/>
          <w:lang w:val="hy-AM"/>
        </w:rPr>
      </w:pPr>
      <w:r w:rsidRPr="00B81673">
        <w:rPr>
          <w:rFonts w:ascii="Sylfaen" w:hAnsi="Sylfaen" w:cs="Sylfaen"/>
          <w:lang w:val="hy-AM"/>
        </w:rPr>
        <w:t xml:space="preserve">&lt;&lt;ԿԲ-ՇՀԱՊՁԲ-11/4&gt;&gt; հրավերի կետ 1-ով </w:t>
      </w:r>
    </w:p>
    <w:p w:rsidR="00A12843" w:rsidRPr="00B81673" w:rsidRDefault="00A12843" w:rsidP="00336CC4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B81673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A12843" w:rsidRPr="00B81673" w:rsidRDefault="00A12843" w:rsidP="00336CC4">
      <w:pPr>
        <w:jc w:val="both"/>
        <w:rPr>
          <w:rFonts w:ascii="Sylfaen" w:hAnsi="Sylfaen" w:cs="Sylfaen"/>
          <w:lang w:val="hy-AM"/>
        </w:rPr>
      </w:pPr>
    </w:p>
    <w:p w:rsidR="00A12843" w:rsidRPr="00B81673" w:rsidRDefault="00A12843" w:rsidP="00336CC4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B81673">
        <w:rPr>
          <w:rFonts w:ascii="Sylfaen" w:hAnsi="Sylfaen" w:cs="Sylfaen"/>
          <w:sz w:val="20"/>
          <w:szCs w:val="20"/>
          <w:lang w:val="hy-AM"/>
        </w:rPr>
        <w:t xml:space="preserve">      &lt;&lt;Կարմիր Բլուր&gt;&gt; պոլիկլինիկաՓԲԸ-ն,ի դեմս տնօրեն Ն.Ավանեսյանի, որը գործում է_________  </w:t>
      </w:r>
    </w:p>
    <w:p w:rsidR="00A12843" w:rsidRPr="00B81673" w:rsidRDefault="00A12843" w:rsidP="00336CC4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B81673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A12843" w:rsidRPr="00B81673" w:rsidRDefault="00A12843" w:rsidP="00336CC4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B81673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A12843" w:rsidRPr="00E142A5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B81673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A12843" w:rsidRPr="00A41F74" w:rsidRDefault="00A12843" w:rsidP="00336CC4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A12843" w:rsidRDefault="00A12843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A12843" w:rsidRDefault="00A12843" w:rsidP="00336CC4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A12843" w:rsidRDefault="00A12843" w:rsidP="00336CC4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A12843" w:rsidRDefault="00A12843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A12843" w:rsidRDefault="00A12843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Pr="00812A7B" w:rsidRDefault="00A12843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A12843" w:rsidRDefault="00A12843" w:rsidP="00336CC4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A12843" w:rsidRPr="00E142A5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A12843" w:rsidRPr="00275D28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A12843" w:rsidRDefault="00A12843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A12843" w:rsidRDefault="00A12843" w:rsidP="00336CC4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A12843" w:rsidRDefault="00A12843" w:rsidP="00336CC4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A12843" w:rsidRPr="009601E8" w:rsidRDefault="00A12843" w:rsidP="00336CC4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A12843" w:rsidRPr="00DB082B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A12843" w:rsidRDefault="00A12843" w:rsidP="00336CC4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A12843" w:rsidRDefault="00A12843" w:rsidP="00336CC4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A12843" w:rsidRDefault="00A12843" w:rsidP="00336CC4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A12843" w:rsidRDefault="00A12843" w:rsidP="00336CC4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A12843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A12843" w:rsidRPr="00336CC4" w:rsidRDefault="00A12843" w:rsidP="00336CC4">
      <w:pPr>
        <w:rPr>
          <w:rFonts w:ascii="Sylfaen" w:hAnsi="Sylfaen" w:cs="Sylfaen"/>
          <w:sz w:val="20"/>
          <w:szCs w:val="20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11. Կողմերի հասցեները, բանկային վավերապայմանները և ստորագրությունները</w:t>
      </w:r>
    </w:p>
    <w:p w:rsidR="00A12843" w:rsidRDefault="00A12843" w:rsidP="00336CC4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A12843" w:rsidRDefault="00A12843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A12843" w:rsidRDefault="00A12843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&lt;&lt;Կարմիր Բլուր &gt;&gt; պոլիկլինիկա ՓԲԸ</w:t>
      </w:r>
    </w:p>
    <w:p w:rsidR="00A12843" w:rsidRDefault="00A12843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Երըան Կարմիր Բլուրի փ. 27</w:t>
      </w:r>
    </w:p>
    <w:p w:rsidR="00A12843" w:rsidRDefault="00A12843" w:rsidP="00336CC4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Անելիք&gt;&gt; բանկ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11800065805400</w:t>
      </w:r>
    </w:p>
    <w:p w:rsidR="00A12843" w:rsidRDefault="00A12843" w:rsidP="00336CC4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02254002</w:t>
      </w:r>
    </w:p>
    <w:p w:rsidR="00A12843" w:rsidRPr="00EF4396" w:rsidRDefault="00A12843" w:rsidP="00336CC4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46 14 70, 46 99 97</w:t>
      </w:r>
    </w:p>
    <w:p w:rsidR="00A12843" w:rsidRDefault="00A12843" w:rsidP="00336CC4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A12843" w:rsidRDefault="00A12843" w:rsidP="00336CC4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A12843" w:rsidRDefault="00A12843" w:rsidP="00336CC4">
      <w:pPr>
        <w:tabs>
          <w:tab w:val="left" w:pos="6413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                         </w:t>
      </w:r>
    </w:p>
    <w:tbl>
      <w:tblPr>
        <w:tblpPr w:leftFromText="180" w:rightFromText="180" w:vertAnchor="page" w:horzAnchor="margin" w:tblpY="23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253"/>
        <w:gridCol w:w="4835"/>
      </w:tblGrid>
      <w:tr w:rsidR="00A12843" w:rsidTr="00C914D9">
        <w:trPr>
          <w:trHeight w:val="285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B81673" w:rsidRDefault="00A12843" w:rsidP="00C914D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tabs>
                <w:tab w:val="center" w:pos="4436"/>
                <w:tab w:val="right" w:pos="8872"/>
              </w:tabs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Տեխնիկական բնութագիր </w:t>
            </w:r>
          </w:p>
        </w:tc>
      </w:tr>
      <w:tr w:rsidR="00A12843" w:rsidTr="00C914D9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tabs>
                <w:tab w:val="center" w:pos="4436"/>
                <w:tab w:val="right" w:pos="8872"/>
              </w:tabs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Ազիթրոմիցին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դեղապատիճ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sz w:val="16"/>
                <w:szCs w:val="16"/>
              </w:rPr>
              <w:t>500</w:t>
            </w:r>
            <w:r w:rsidRPr="00C914D9">
              <w:rPr>
                <w:rFonts w:ascii="Sylfaen" w:hAnsi="Sylfaen"/>
                <w:sz w:val="16"/>
                <w:szCs w:val="16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Ալբենդազոլ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sz w:val="16"/>
                <w:szCs w:val="16"/>
              </w:rPr>
              <w:t>400</w:t>
            </w:r>
            <w:r w:rsidRPr="00C914D9">
              <w:rPr>
                <w:rFonts w:ascii="Sylfaen" w:hAnsi="Sylfaen"/>
                <w:sz w:val="16"/>
                <w:szCs w:val="16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Ամլոդիպին/կամ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Ամօքսիցիլին/կամ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Դեղափոշի ներքին ընդունման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125/5</w:t>
            </w:r>
            <w:r w:rsidRPr="00C914D9">
              <w:rPr>
                <w:rFonts w:ascii="Sylfaen" w:hAnsi="Sylfaen"/>
                <w:sz w:val="22"/>
                <w:szCs w:val="22"/>
              </w:rPr>
              <w:t>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Ամօքսիցիլին + Քլավուլանաթթու/կամ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Դեղափոշի ներքին ընդունման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125</w:t>
            </w:r>
            <w:r w:rsidRPr="00C914D9">
              <w:rPr>
                <w:rFonts w:ascii="Sylfaen" w:hAnsi="Sylfaen"/>
                <w:sz w:val="22"/>
                <w:szCs w:val="22"/>
              </w:rPr>
              <w:t>մգ/5մլ+31,25մգ/5մլ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Ասկորբինաթթու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50մգ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Ացետիլսալիցիլաթթու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Բիսոպրոլոլ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Բիսոպրոլոլ/կամ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Դեքսամեթազոն 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Ակնակաթիլ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sz w:val="16"/>
                <w:szCs w:val="16"/>
              </w:rPr>
              <w:t>1</w:t>
            </w:r>
            <w:r w:rsidRPr="00C914D9">
              <w:rPr>
                <w:rFonts w:ascii="Sylfaen" w:hAnsi="Sylfaen"/>
                <w:sz w:val="16"/>
                <w:szCs w:val="16"/>
              </w:rPr>
              <w:t>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9905" w:type="dxa"/>
            <w:gridSpan w:val="3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A12843" w:rsidRPr="00C914D9" w:rsidRDefault="00A12843" w:rsidP="00C914D9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  <w:p w:rsidR="00A12843" w:rsidRPr="00B81673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A12843" w:rsidRPr="00B81673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Դիգօքսին /կամ համարժեք</w:t>
            </w:r>
          </w:p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0,25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  <w:vMerge w:val="restart"/>
            <w:tcBorders>
              <w:top w:val="nil"/>
              <w:left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top w:val="nil"/>
              <w:bottom w:val="nil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12843" w:rsidTr="00C914D9">
        <w:trPr>
          <w:trHeight w:val="13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top w:val="nil"/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Դիկլոֆենակ /կամ համարժեք</w:t>
            </w:r>
          </w:p>
        </w:tc>
      </w:tr>
      <w:tr w:rsidR="00A12843" w:rsidTr="00C914D9">
        <w:trPr>
          <w:trHeight w:val="3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  <w:vAlign w:val="bottom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դեղապատիճ</w:t>
            </w:r>
          </w:p>
        </w:tc>
      </w:tr>
      <w:tr w:rsidR="00A12843" w:rsidTr="00C914D9">
        <w:tc>
          <w:tcPr>
            <w:tcW w:w="817" w:type="dxa"/>
            <w:vMerge/>
            <w:tcBorders>
              <w:left w:val="single" w:sz="4" w:space="0" w:color="auto"/>
            </w:tcBorders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  <w:tcBorders>
              <w:left w:val="single" w:sz="4" w:space="0" w:color="auto"/>
            </w:tcBorders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Դիկլոֆենակ/կամ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ներարկման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20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Երկաթ + ֆոլաթթու/կամ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Դեղապատի ճ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50</w:t>
            </w:r>
            <w:r w:rsidRPr="00C914D9">
              <w:rPr>
                <w:rFonts w:ascii="Sylfaen" w:hAnsi="Sylfaen"/>
                <w:sz w:val="22"/>
                <w:szCs w:val="22"/>
              </w:rPr>
              <w:t>մգ+0,5մգ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Էնալապրիլ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Կալցիումի գլյուկոնատ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5 00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Կարվեդիլոլ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17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25</w:t>
            </w:r>
            <w:r w:rsidRPr="00C914D9">
              <w:rPr>
                <w:rFonts w:ascii="Sylfaen" w:hAnsi="Sylfaen"/>
                <w:sz w:val="16"/>
                <w:szCs w:val="16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Ցինկոբալամին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18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ներարկման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0,5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Ցիպրոֆլոքսացին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19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Ակնակաթիլ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Ֆամոտիդին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20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</w:tbl>
    <w:p w:rsidR="00A12843" w:rsidRDefault="00A12843" w:rsidP="003B4B42"/>
    <w:tbl>
      <w:tblPr>
        <w:tblpPr w:leftFromText="180" w:rightFromText="180" w:vertAnchor="page" w:horzAnchor="margin" w:tblpY="23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253"/>
        <w:gridCol w:w="4835"/>
      </w:tblGrid>
      <w:tr w:rsidR="00A12843" w:rsidTr="00C914D9">
        <w:trPr>
          <w:trHeight w:val="426"/>
        </w:trPr>
        <w:tc>
          <w:tcPr>
            <w:tcW w:w="9905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12843" w:rsidTr="00C914D9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Ֆուրոսեմիդ /կամ համարժեք</w:t>
            </w:r>
          </w:p>
        </w:tc>
      </w:tr>
      <w:tr w:rsidR="00A12843" w:rsidTr="00C914D9">
        <w:trPr>
          <w:trHeight w:val="585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ներարկման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Sylfaen" w:hAnsi="Sylfaen"/>
                <w:sz w:val="22"/>
                <w:szCs w:val="22"/>
              </w:rPr>
              <w:t>10մգ/մլ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Թիամին/կամ համարժեք</w:t>
            </w:r>
          </w:p>
        </w:tc>
      </w:tr>
      <w:tr w:rsidR="00A12843" w:rsidTr="00C914D9">
        <w:trPr>
          <w:trHeight w:val="247"/>
        </w:trPr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ներարկման </w:t>
            </w:r>
          </w:p>
        </w:tc>
      </w:tr>
      <w:tr w:rsidR="00A12843" w:rsidTr="00C914D9">
        <w:trPr>
          <w:trHeight w:val="285"/>
        </w:trPr>
        <w:tc>
          <w:tcPr>
            <w:tcW w:w="817" w:type="dxa"/>
            <w:vMerge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50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Իբուպրոֆեն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23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400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Լևամիզոլ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24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150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ind w:left="720" w:hanging="7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Լևիդոպա+կարբիդոպա/կամ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25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250</w:t>
            </w:r>
            <w:r w:rsidRPr="00C914D9">
              <w:rPr>
                <w:rFonts w:ascii="Sylfaen" w:hAnsi="Sylfaen"/>
                <w:sz w:val="22"/>
                <w:szCs w:val="22"/>
              </w:rPr>
              <w:t>մգ+25մգ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rPr>
          <w:trHeight w:val="436"/>
        </w:trPr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Լևոթիրօքսին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26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Կետոպրոֆեն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27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դեղապատիճ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Մեթիլպրեդնիզոլոն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28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250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Մեթոտրեքսատ 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29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 xml:space="preserve">2,5 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rPr>
          <w:trHeight w:val="531"/>
        </w:trPr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  <w:lang w:val="en-US"/>
              </w:rPr>
              <w:t>Տաֆլոտան</w:t>
            </w:r>
            <w:r w:rsidRPr="00C914D9">
              <w:rPr>
                <w:rFonts w:ascii="Sylfaen" w:hAnsi="Sylfaen"/>
                <w:b/>
                <w:sz w:val="22"/>
                <w:szCs w:val="22"/>
              </w:rPr>
              <w:t>/կամ համարժեք</w:t>
            </w:r>
          </w:p>
        </w:tc>
      </w:tr>
      <w:tr w:rsidR="00A12843" w:rsidTr="00C914D9"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30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C914D9">
              <w:rPr>
                <w:rFonts w:ascii="Sylfaen" w:hAnsi="Sylfaen"/>
                <w:sz w:val="16"/>
                <w:szCs w:val="16"/>
                <w:lang w:val="en-US"/>
              </w:rPr>
              <w:t>ակնակաթիլ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>15</w:t>
            </w:r>
            <w:r w:rsidRPr="00C914D9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մկգ</w:t>
            </w:r>
            <w:r w:rsidRPr="00C914D9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>/</w:t>
            </w:r>
            <w:r w:rsidRPr="00C914D9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մլ</w:t>
            </w:r>
            <w:r w:rsidRPr="00C914D9">
              <w:rPr>
                <w:rFonts w:ascii="Arial" w:hAnsi="Arial" w:cs="Arial"/>
                <w:sz w:val="18"/>
                <w:szCs w:val="18"/>
                <w:shd w:val="clear" w:color="auto" w:fill="E1E1E1"/>
              </w:rPr>
              <w:t>, 0.3</w:t>
            </w:r>
            <w:r w:rsidRPr="00C914D9">
              <w:rPr>
                <w:rFonts w:ascii="Sylfaen" w:hAnsi="Sylfaen" w:cs="Sylfaen"/>
                <w:sz w:val="18"/>
                <w:szCs w:val="18"/>
                <w:shd w:val="clear" w:color="auto" w:fill="E1E1E1"/>
              </w:rPr>
              <w:t>մլ</w:t>
            </w:r>
          </w:p>
        </w:tc>
      </w:tr>
      <w:tr w:rsidR="00A12843" w:rsidTr="00C914D9">
        <w:tc>
          <w:tcPr>
            <w:tcW w:w="817" w:type="dxa"/>
            <w:vMerge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817" w:type="dxa"/>
            <w:tcBorders>
              <w:top w:val="nil"/>
            </w:tcBorders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top w:val="nil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Նիկոտինաթթու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RPr="00117F7B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Պիլոկարպին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Ակնակաթիլ </w:t>
            </w:r>
          </w:p>
        </w:tc>
      </w:tr>
      <w:tr w:rsidR="00A12843" w:rsidRPr="00E74A3D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20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Պիրիդօքսին 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ներարկման </w:t>
            </w:r>
          </w:p>
        </w:tc>
      </w:tr>
      <w:tr w:rsidR="00A12843" w:rsidRPr="00E74A3D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50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Պովիդոն յոդ /կամ համարժեք</w:t>
            </w:r>
          </w:p>
        </w:tc>
      </w:tr>
      <w:tr w:rsidR="00A12843" w:rsidRPr="0072371A" w:rsidTr="00C914D9">
        <w:trPr>
          <w:trHeight w:val="33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Լուծույթ </w:t>
            </w:r>
          </w:p>
        </w:tc>
      </w:tr>
      <w:tr w:rsidR="00A12843" w:rsidRPr="00E74A3D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100</w:t>
            </w:r>
            <w:r w:rsidRPr="00C914D9">
              <w:rPr>
                <w:rFonts w:ascii="Sylfaen" w:hAnsi="Sylfaen"/>
                <w:sz w:val="22"/>
                <w:szCs w:val="22"/>
              </w:rPr>
              <w:t>մգ/մլ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E74A3D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Պրեդնիզոլոն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RPr="001274C0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5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Սալբուտամոլ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Ցողացիր շնչառման</w:t>
            </w:r>
          </w:p>
        </w:tc>
      </w:tr>
      <w:tr w:rsidR="00A12843" w:rsidRPr="00E74A3D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100</w:t>
            </w:r>
            <w:r w:rsidRPr="00C914D9">
              <w:rPr>
                <w:rFonts w:ascii="Sylfaen" w:hAnsi="Sylfaen"/>
                <w:sz w:val="22"/>
                <w:szCs w:val="22"/>
              </w:rPr>
              <w:t>մկգ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Սպիրոնոլակտոն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A12843" w:rsidRPr="001274C0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25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Տամօքսիֆեն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RPr="001274C0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20</w:t>
            </w:r>
            <w:r w:rsidRPr="00C914D9">
              <w:rPr>
                <w:rFonts w:ascii="Sylfaen" w:hAnsi="Sylfaen"/>
                <w:sz w:val="22"/>
                <w:szCs w:val="22"/>
              </w:rPr>
              <w:t>մգ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Տետրացիկլին/կամ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Ակնաքսուք </w:t>
            </w:r>
          </w:p>
        </w:tc>
      </w:tr>
      <w:tr w:rsidR="00A12843" w:rsidRPr="001274C0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10</w:t>
            </w:r>
            <w:r w:rsidRPr="00C914D9">
              <w:rPr>
                <w:rFonts w:ascii="Sylfaen" w:hAnsi="Sylfaen"/>
                <w:sz w:val="22"/>
                <w:szCs w:val="22"/>
              </w:rPr>
              <w:t>մգ/գ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RPr="0072371A" w:rsidTr="00C914D9">
        <w:trPr>
          <w:trHeight w:val="273"/>
        </w:trPr>
        <w:tc>
          <w:tcPr>
            <w:tcW w:w="817" w:type="dxa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A12843" w:rsidRPr="00C914D9" w:rsidRDefault="00A12843" w:rsidP="00C914D9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Օմեպրազոլ /կամ համարժեք</w:t>
            </w:r>
          </w:p>
        </w:tc>
      </w:tr>
      <w:tr w:rsidR="00A12843" w:rsidRPr="0072371A" w:rsidTr="00C914D9">
        <w:trPr>
          <w:trHeight w:val="150"/>
        </w:trPr>
        <w:tc>
          <w:tcPr>
            <w:tcW w:w="817" w:type="dxa"/>
            <w:vMerge w:val="restart"/>
          </w:tcPr>
          <w:p w:rsidR="00A12843" w:rsidRPr="00C914D9" w:rsidRDefault="00A12843" w:rsidP="00C914D9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40</w:t>
            </w: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Դեղահատ 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2</w:t>
            </w:r>
            <w:r w:rsidRPr="00C914D9">
              <w:rPr>
                <w:rFonts w:ascii="Sylfaen" w:hAnsi="Sylfaen"/>
                <w:sz w:val="22"/>
                <w:szCs w:val="22"/>
              </w:rPr>
              <w:t>0մգ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AA44DD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A12843" w:rsidTr="00C914D9">
        <w:tc>
          <w:tcPr>
            <w:tcW w:w="0" w:type="auto"/>
            <w:vMerge/>
            <w:vAlign w:val="center"/>
          </w:tcPr>
          <w:p w:rsidR="00A12843" w:rsidRPr="00C914D9" w:rsidRDefault="00A12843" w:rsidP="00C914D9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35" w:type="dxa"/>
          </w:tcPr>
          <w:p w:rsidR="00A12843" w:rsidRPr="00C914D9" w:rsidRDefault="00A12843" w:rsidP="00C914D9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page" w:horzAnchor="margin" w:tblpY="3835"/>
        <w:tblW w:w="10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8"/>
        <w:gridCol w:w="4296"/>
        <w:gridCol w:w="8"/>
        <w:gridCol w:w="4895"/>
      </w:tblGrid>
      <w:tr w:rsidR="00A12843" w:rsidRPr="0072371A" w:rsidTr="00B81673">
        <w:trPr>
          <w:trHeight w:val="180"/>
        </w:trPr>
        <w:tc>
          <w:tcPr>
            <w:tcW w:w="828" w:type="dxa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41</w:t>
            </w:r>
          </w:p>
        </w:tc>
        <w:tc>
          <w:tcPr>
            <w:tcW w:w="9199" w:type="dxa"/>
            <w:gridSpan w:val="3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CAD3/ կամ համարժեք</w:t>
            </w:r>
          </w:p>
        </w:tc>
      </w:tr>
      <w:tr w:rsidR="00A12843" w:rsidRPr="0072371A" w:rsidTr="00B81673">
        <w:trPr>
          <w:trHeight w:val="315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b/>
                <w:sz w:val="20"/>
                <w:szCs w:val="20"/>
              </w:rPr>
            </w:pPr>
            <w:r w:rsidRPr="00C914D9">
              <w:rPr>
                <w:rFonts w:ascii="Sylfaen" w:hAnsi="Sylfaen"/>
                <w:b/>
                <w:sz w:val="20"/>
                <w:szCs w:val="20"/>
              </w:rPr>
              <w:t>դեղահատ</w:t>
            </w:r>
          </w:p>
        </w:tc>
      </w:tr>
      <w:tr w:rsidR="00A12843" w:rsidRPr="0072371A" w:rsidTr="00B81673">
        <w:trPr>
          <w:trHeight w:val="150"/>
        </w:trPr>
        <w:tc>
          <w:tcPr>
            <w:tcW w:w="828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1274C0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</w:t>
            </w:r>
          </w:p>
        </w:tc>
      </w:tr>
      <w:tr w:rsidR="00A12843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72371A" w:rsidTr="00B81673">
        <w:trPr>
          <w:trHeight w:val="180"/>
        </w:trPr>
        <w:tc>
          <w:tcPr>
            <w:tcW w:w="828" w:type="dxa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42</w:t>
            </w:r>
          </w:p>
        </w:tc>
        <w:tc>
          <w:tcPr>
            <w:tcW w:w="9199" w:type="dxa"/>
            <w:gridSpan w:val="3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Լամիկտալ/ կամ համարժեք</w:t>
            </w:r>
          </w:p>
        </w:tc>
      </w:tr>
      <w:tr w:rsidR="00A12843" w:rsidRPr="0072371A" w:rsidTr="00B81673">
        <w:trPr>
          <w:trHeight w:val="315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b/>
                <w:sz w:val="20"/>
                <w:szCs w:val="20"/>
              </w:rPr>
            </w:pPr>
            <w:r w:rsidRPr="00C914D9">
              <w:rPr>
                <w:rFonts w:ascii="Sylfaen" w:hAnsi="Sylfaen"/>
                <w:b/>
                <w:sz w:val="20"/>
                <w:szCs w:val="20"/>
              </w:rPr>
              <w:t>դեղահատ</w:t>
            </w:r>
          </w:p>
        </w:tc>
      </w:tr>
      <w:tr w:rsidR="00A12843" w:rsidRPr="0072371A" w:rsidTr="00B81673">
        <w:trPr>
          <w:trHeight w:val="150"/>
        </w:trPr>
        <w:tc>
          <w:tcPr>
            <w:tcW w:w="828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100մգ</w:t>
            </w:r>
          </w:p>
        </w:tc>
      </w:tr>
      <w:tr w:rsidR="00A12843" w:rsidRPr="001274C0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</w:t>
            </w:r>
          </w:p>
        </w:tc>
      </w:tr>
      <w:tr w:rsidR="00A12843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72371A" w:rsidTr="00B81673">
        <w:trPr>
          <w:trHeight w:val="180"/>
        </w:trPr>
        <w:tc>
          <w:tcPr>
            <w:tcW w:w="828" w:type="dxa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  <w:r w:rsidRPr="00C914D9">
              <w:rPr>
                <w:sz w:val="22"/>
                <w:szCs w:val="22"/>
              </w:rPr>
              <w:t>43</w:t>
            </w:r>
          </w:p>
        </w:tc>
        <w:tc>
          <w:tcPr>
            <w:tcW w:w="9199" w:type="dxa"/>
            <w:gridSpan w:val="3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C914D9">
              <w:rPr>
                <w:rFonts w:ascii="Sylfaen" w:hAnsi="Sylfaen"/>
                <w:b/>
                <w:sz w:val="22"/>
                <w:szCs w:val="22"/>
              </w:rPr>
              <w:t>Դեպակին խրոնո/ կամ համարժեք</w:t>
            </w:r>
          </w:p>
        </w:tc>
      </w:tr>
      <w:tr w:rsidR="00A12843" w:rsidRPr="0072371A" w:rsidTr="00B81673">
        <w:trPr>
          <w:trHeight w:val="315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b/>
                <w:sz w:val="20"/>
                <w:szCs w:val="20"/>
              </w:rPr>
            </w:pPr>
            <w:r w:rsidRPr="00C914D9">
              <w:rPr>
                <w:rFonts w:ascii="Sylfaen" w:hAnsi="Sylfaen"/>
                <w:b/>
                <w:sz w:val="20"/>
                <w:szCs w:val="20"/>
              </w:rPr>
              <w:t>դեղահատ</w:t>
            </w:r>
          </w:p>
        </w:tc>
      </w:tr>
      <w:tr w:rsidR="00A12843" w:rsidRPr="0072371A" w:rsidTr="00B81673">
        <w:trPr>
          <w:trHeight w:val="150"/>
        </w:trPr>
        <w:tc>
          <w:tcPr>
            <w:tcW w:w="828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 xml:space="preserve">300մգ </w:t>
            </w:r>
          </w:p>
        </w:tc>
      </w:tr>
      <w:tr w:rsidR="00A12843" w:rsidRPr="001274C0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22"/>
                <w:szCs w:val="22"/>
              </w:rPr>
            </w:pPr>
            <w:r w:rsidRPr="00C914D9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</w:t>
            </w:r>
          </w:p>
        </w:tc>
      </w:tr>
      <w:tr w:rsidR="00A12843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72371A" w:rsidTr="00B81673">
        <w:trPr>
          <w:trHeight w:val="180"/>
        </w:trPr>
        <w:tc>
          <w:tcPr>
            <w:tcW w:w="828" w:type="dxa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rPr>
                <w:sz w:val="22"/>
                <w:szCs w:val="22"/>
              </w:rPr>
            </w:pPr>
          </w:p>
        </w:tc>
        <w:tc>
          <w:tcPr>
            <w:tcW w:w="9199" w:type="dxa"/>
            <w:gridSpan w:val="3"/>
            <w:tcBorders>
              <w:bottom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12843" w:rsidRPr="0072371A" w:rsidTr="00B81673">
        <w:trPr>
          <w:trHeight w:val="315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49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12843" w:rsidRPr="0072371A" w:rsidTr="00B81673">
        <w:trPr>
          <w:trHeight w:val="150"/>
        </w:trPr>
        <w:tc>
          <w:tcPr>
            <w:tcW w:w="828" w:type="dxa"/>
            <w:vMerge w:val="restart"/>
            <w:tcBorders>
              <w:top w:val="single" w:sz="4" w:space="0" w:color="auto"/>
            </w:tcBorders>
          </w:tcPr>
          <w:p w:rsidR="00A12843" w:rsidRPr="00C914D9" w:rsidRDefault="00A12843" w:rsidP="00B81673">
            <w:pPr>
              <w:spacing w:before="240"/>
              <w:jc w:val="center"/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A12843" w:rsidRPr="001274C0" w:rsidTr="00B81673">
        <w:trPr>
          <w:trHeight w:val="144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A12843" w:rsidTr="00B81673">
        <w:trPr>
          <w:trHeight w:val="71"/>
        </w:trPr>
        <w:tc>
          <w:tcPr>
            <w:tcW w:w="0" w:type="auto"/>
            <w:vMerge/>
            <w:vAlign w:val="center"/>
          </w:tcPr>
          <w:p w:rsidR="00A12843" w:rsidRPr="00C914D9" w:rsidRDefault="00A12843" w:rsidP="00B81673">
            <w:pPr>
              <w:rPr>
                <w:sz w:val="22"/>
                <w:szCs w:val="22"/>
              </w:rPr>
            </w:pPr>
          </w:p>
        </w:tc>
        <w:tc>
          <w:tcPr>
            <w:tcW w:w="4304" w:type="dxa"/>
            <w:gridSpan w:val="2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895" w:type="dxa"/>
          </w:tcPr>
          <w:p w:rsidR="00A12843" w:rsidRPr="00C914D9" w:rsidRDefault="00A12843" w:rsidP="00B81673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12843" w:rsidRPr="00B81673" w:rsidRDefault="00A12843" w:rsidP="008735A0"/>
    <w:p w:rsidR="00A12843" w:rsidRPr="00B81673" w:rsidRDefault="00A12843" w:rsidP="008735A0"/>
    <w:p w:rsidR="00A12843" w:rsidRDefault="00A12843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ա. 2.5 տարվանից ավելի պիտանելիության ժամկետ ունեցող,  դեղերը հանձման պահին պետք է ունենան առնվազն երկու տարի մնացորդային պիտանելիության ժամկետ .</w:t>
      </w:r>
    </w:p>
    <w:p w:rsidR="00A12843" w:rsidRDefault="00A12843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բ. մինչև 2.5 տարի պիտանելիության ժամկետ ունեցող դեղերը հանձման պահին պետք է ունենան  դեղի ընդհանուր պիտանելիության ժամկետի առնվազն երկու երրորդը.</w:t>
      </w:r>
    </w:p>
    <w:p w:rsidR="00A12843" w:rsidRDefault="00A12843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գ. Արանձին դեպքերում , այն է հիվանդի անհետաձգելի պահանջի բավարարման հիմնավորված անհրաժեշտությունը , դեղի սպառման համար  սահմանված պիտանիության կարճ ժամկետները , դեղը հանձման պահին կարող է ունենալ դեղի ընդհանուր պիտանիության ժամկետի առնվազն մեկ երկրորդը:</w:t>
      </w:r>
    </w:p>
    <w:p w:rsidR="00A12843" w:rsidRDefault="00A12843" w:rsidP="008735A0">
      <w:pPr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դ. Գնման առարկայի պահպանումը և տեղափոխումն իրականացվում է համաձայն վերջիններիս արտաքին փաթեթի կամ ներդիր-թերթիկի ցուցումների:</w:t>
      </w:r>
    </w:p>
    <w:p w:rsidR="00A12843" w:rsidRDefault="00A12843" w:rsidP="008735A0">
      <w:pPr>
        <w:rPr>
          <w:rFonts w:ascii="Sylfaen" w:hAnsi="Sylfaen"/>
          <w:sz w:val="16"/>
          <w:szCs w:val="16"/>
        </w:rPr>
      </w:pPr>
    </w:p>
    <w:p w:rsidR="00A12843" w:rsidRPr="00B81673" w:rsidRDefault="00A12843" w:rsidP="008735A0">
      <w:pPr>
        <w:rPr>
          <w:rFonts w:ascii="Sylfaen" w:hAnsi="Sylfaen" w:cs="Sylfaen"/>
          <w:b/>
          <w:sz w:val="22"/>
          <w:szCs w:val="22"/>
        </w:rPr>
      </w:pPr>
      <w:r w:rsidRPr="00B81673">
        <w:rPr>
          <w:rFonts w:ascii="Sylfaen" w:hAnsi="Sylfaen" w:cs="Sylfaen"/>
          <w:b/>
          <w:sz w:val="22"/>
          <w:szCs w:val="22"/>
        </w:rPr>
        <w:t xml:space="preserve">                   </w:t>
      </w:r>
      <w:r>
        <w:rPr>
          <w:rFonts w:ascii="Sylfaen" w:hAnsi="Sylfaen" w:cs="Sylfaen"/>
          <w:b/>
          <w:sz w:val="22"/>
          <w:szCs w:val="22"/>
          <w:lang w:val="en-US"/>
        </w:rPr>
        <w:t>ԳՆՈՐԴ</w:t>
      </w:r>
      <w:r w:rsidRPr="00B81673">
        <w:rPr>
          <w:rFonts w:ascii="Sylfaen" w:hAnsi="Sylfaen" w:cs="Sylfaen"/>
          <w:b/>
          <w:sz w:val="22"/>
          <w:szCs w:val="22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b/>
          <w:sz w:val="22"/>
          <w:szCs w:val="22"/>
          <w:lang w:val="en-US"/>
        </w:rPr>
        <w:t>ՎԱՃԱՌՈՂ</w:t>
      </w:r>
    </w:p>
    <w:p w:rsidR="00A12843" w:rsidRPr="00B81673" w:rsidRDefault="00A12843" w:rsidP="008735A0">
      <w:pPr>
        <w:rPr>
          <w:rFonts w:ascii="Sylfaen" w:hAnsi="Sylfaen" w:cs="Sylfaen"/>
          <w:b/>
          <w:sz w:val="22"/>
          <w:szCs w:val="22"/>
        </w:rPr>
      </w:pPr>
      <w:r w:rsidRPr="00B81673">
        <w:rPr>
          <w:rFonts w:ascii="Sylfaen" w:hAnsi="Sylfaen" w:cs="Sylfaen"/>
          <w:b/>
          <w:sz w:val="22"/>
          <w:szCs w:val="22"/>
        </w:rPr>
        <w:t>&lt;&lt;</w:t>
      </w:r>
      <w:r>
        <w:rPr>
          <w:rFonts w:ascii="Sylfaen" w:hAnsi="Sylfaen" w:cs="Sylfaen"/>
          <w:b/>
          <w:sz w:val="22"/>
          <w:szCs w:val="22"/>
          <w:lang w:val="en-US"/>
        </w:rPr>
        <w:t>Կարմիր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Բլուր</w:t>
      </w:r>
      <w:r w:rsidRPr="00B81673">
        <w:rPr>
          <w:rFonts w:ascii="Sylfaen" w:hAnsi="Sylfaen" w:cs="Sylfaen"/>
          <w:b/>
          <w:sz w:val="22"/>
          <w:szCs w:val="22"/>
        </w:rPr>
        <w:t xml:space="preserve"> &gt;&gt; </w:t>
      </w:r>
      <w:r>
        <w:rPr>
          <w:rFonts w:ascii="Sylfaen" w:hAnsi="Sylfaen" w:cs="Sylfaen"/>
          <w:b/>
          <w:sz w:val="22"/>
          <w:szCs w:val="22"/>
          <w:lang w:val="en-US"/>
        </w:rPr>
        <w:t>պոլիկլինիկա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ՓԲԸ</w:t>
      </w:r>
    </w:p>
    <w:p w:rsidR="00A12843" w:rsidRPr="00B81673" w:rsidRDefault="00A12843" w:rsidP="008735A0">
      <w:pPr>
        <w:rPr>
          <w:rFonts w:ascii="Sylfaen" w:hAnsi="Sylfaen" w:cs="Sylfaen"/>
          <w:b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</w:t>
      </w:r>
      <w:r w:rsidRPr="00B81673">
        <w:rPr>
          <w:rFonts w:ascii="Sylfaen" w:hAnsi="Sylfaen" w:cs="Sylfaen"/>
          <w:b/>
          <w:sz w:val="22"/>
          <w:szCs w:val="22"/>
        </w:rPr>
        <w:t xml:space="preserve">. </w:t>
      </w:r>
      <w:r>
        <w:rPr>
          <w:rFonts w:ascii="Sylfaen" w:hAnsi="Sylfaen" w:cs="Sylfaen"/>
          <w:b/>
          <w:sz w:val="22"/>
          <w:szCs w:val="22"/>
          <w:lang w:val="en-US"/>
        </w:rPr>
        <w:t>Երըան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Կարմիր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Բլուրի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փ</w:t>
      </w:r>
      <w:r w:rsidRPr="00B81673">
        <w:rPr>
          <w:rFonts w:ascii="Sylfaen" w:hAnsi="Sylfaen" w:cs="Sylfaen"/>
          <w:b/>
          <w:sz w:val="22"/>
          <w:szCs w:val="22"/>
        </w:rPr>
        <w:t>. 27</w:t>
      </w:r>
    </w:p>
    <w:p w:rsidR="00A12843" w:rsidRPr="00B81673" w:rsidRDefault="00A12843" w:rsidP="008735A0">
      <w:pPr>
        <w:rPr>
          <w:rFonts w:ascii="Arial Armenian" w:hAnsi="Arial Armenian" w:cs="Arial Armenian"/>
          <w:color w:val="000000"/>
          <w:sz w:val="22"/>
          <w:szCs w:val="22"/>
          <w:lang w:eastAsia="en-US"/>
        </w:rPr>
      </w:pPr>
      <w:r w:rsidRPr="00B81673">
        <w:rPr>
          <w:rFonts w:ascii="Sylfaen" w:hAnsi="Sylfaen" w:cs="Sylfaen"/>
          <w:b/>
          <w:sz w:val="22"/>
          <w:szCs w:val="22"/>
        </w:rPr>
        <w:t xml:space="preserve">&lt;&lt; </w:t>
      </w:r>
      <w:r>
        <w:rPr>
          <w:rFonts w:ascii="Sylfaen" w:hAnsi="Sylfaen" w:cs="Sylfaen"/>
          <w:b/>
          <w:sz w:val="22"/>
          <w:szCs w:val="22"/>
          <w:lang w:val="en-US"/>
        </w:rPr>
        <w:t>Անելիք</w:t>
      </w:r>
      <w:r w:rsidRPr="00B81673">
        <w:rPr>
          <w:rFonts w:ascii="Sylfaen" w:hAnsi="Sylfaen" w:cs="Sylfaen"/>
          <w:b/>
          <w:sz w:val="22"/>
          <w:szCs w:val="22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en-US"/>
        </w:rPr>
        <w:t>բանկ</w:t>
      </w:r>
      <w:r w:rsidRPr="00B81673">
        <w:rPr>
          <w:rFonts w:ascii="Sylfaen" w:hAnsi="Sylfaen" w:cs="Sylfaen"/>
          <w:b/>
          <w:sz w:val="22"/>
          <w:szCs w:val="22"/>
        </w:rPr>
        <w:t xml:space="preserve"> </w:t>
      </w:r>
      <w:r>
        <w:rPr>
          <w:rFonts w:ascii="Sylfaen" w:hAnsi="Sylfaen" w:cs="Sylfaen"/>
          <w:b/>
          <w:sz w:val="22"/>
          <w:szCs w:val="22"/>
          <w:lang w:val="en-US"/>
        </w:rPr>
        <w:t>Հ</w:t>
      </w:r>
      <w:r w:rsidRPr="00B81673">
        <w:rPr>
          <w:rFonts w:ascii="Sylfaen" w:hAnsi="Sylfaen" w:cs="Sylfaen"/>
          <w:b/>
          <w:sz w:val="22"/>
          <w:szCs w:val="22"/>
        </w:rPr>
        <w:t>/</w:t>
      </w:r>
      <w:r>
        <w:rPr>
          <w:rFonts w:ascii="Sylfaen" w:hAnsi="Sylfaen" w:cs="Sylfaen"/>
          <w:b/>
          <w:sz w:val="22"/>
          <w:szCs w:val="22"/>
          <w:lang w:val="en-US"/>
        </w:rPr>
        <w:t>Հ</w:t>
      </w:r>
      <w:r w:rsidRPr="00B81673">
        <w:rPr>
          <w:rFonts w:ascii="Arial Armenian" w:hAnsi="Arial Armenian" w:cs="Arial Armenian"/>
          <w:color w:val="000000"/>
          <w:sz w:val="22"/>
          <w:szCs w:val="22"/>
          <w:lang w:eastAsia="en-US"/>
        </w:rPr>
        <w:t>11800065805400</w:t>
      </w:r>
    </w:p>
    <w:p w:rsidR="00A12843" w:rsidRPr="00B81673" w:rsidRDefault="00A12843" w:rsidP="008735A0">
      <w:pPr>
        <w:rPr>
          <w:rFonts w:ascii="Sylfaen" w:hAnsi="Sylfaen" w:cs="Arial Armenian"/>
          <w:color w:val="000000"/>
          <w:sz w:val="22"/>
          <w:szCs w:val="22"/>
          <w:lang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</w:t>
      </w:r>
      <w:r w:rsidRPr="00B81673">
        <w:rPr>
          <w:rFonts w:ascii="Sylfaen" w:hAnsi="Sylfaen" w:cs="Arial Armenian"/>
          <w:color w:val="000000"/>
          <w:sz w:val="22"/>
          <w:szCs w:val="22"/>
          <w:lang w:eastAsia="en-US"/>
        </w:rPr>
        <w:t xml:space="preserve"> 02254002</w:t>
      </w:r>
    </w:p>
    <w:p w:rsidR="00A12843" w:rsidRPr="00B81673" w:rsidRDefault="00A12843" w:rsidP="008735A0">
      <w:pPr>
        <w:rPr>
          <w:rFonts w:ascii="Sylfaen" w:hAnsi="Sylfaen" w:cs="Sylfaen"/>
          <w:b/>
          <w:sz w:val="22"/>
          <w:szCs w:val="22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</w:t>
      </w:r>
      <w:r w:rsidRPr="00B81673">
        <w:rPr>
          <w:rFonts w:ascii="Sylfaen" w:hAnsi="Sylfaen" w:cs="Arial Armenian"/>
          <w:color w:val="000000"/>
          <w:sz w:val="22"/>
          <w:szCs w:val="22"/>
          <w:lang w:eastAsia="en-US"/>
        </w:rPr>
        <w:t>. 46 14 70, 46 99 97</w:t>
      </w:r>
    </w:p>
    <w:p w:rsidR="00A12843" w:rsidRDefault="00A12843" w:rsidP="008735A0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A12843" w:rsidRDefault="00A12843" w:rsidP="008735A0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A12843" w:rsidRDefault="00A12843" w:rsidP="008735A0">
      <w:pPr>
        <w:pStyle w:val="BodyText"/>
        <w:spacing w:line="360" w:lineRule="auto"/>
        <w:jc w:val="left"/>
        <w:rPr>
          <w:rFonts w:ascii="GHEA Grapalat" w:hAnsi="GHEA Grapalat"/>
          <w:i/>
          <w:sz w:val="20"/>
          <w:lang w:val="es-ES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</w:r>
    </w:p>
    <w:p w:rsidR="00A12843" w:rsidRDefault="00A12843"/>
    <w:p w:rsidR="00A12843" w:rsidRPr="003B4B42" w:rsidRDefault="00A12843" w:rsidP="003B4B42"/>
    <w:p w:rsidR="00A12843" w:rsidRPr="003B4B42" w:rsidRDefault="00A12843" w:rsidP="003B4B42"/>
    <w:p w:rsidR="00A12843" w:rsidRPr="003B4B42" w:rsidRDefault="00A12843" w:rsidP="003B4B42"/>
    <w:p w:rsidR="00A12843" w:rsidRPr="003B4B42" w:rsidRDefault="00A12843" w:rsidP="003B4B42"/>
    <w:tbl>
      <w:tblPr>
        <w:tblpPr w:leftFromText="180" w:rightFromText="180" w:vertAnchor="text" w:horzAnchor="page" w:tblpX="1" w:tblpY="-262"/>
        <w:tblW w:w="139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31"/>
        <w:gridCol w:w="1918"/>
        <w:gridCol w:w="180"/>
        <w:gridCol w:w="2513"/>
        <w:gridCol w:w="1334"/>
        <w:gridCol w:w="509"/>
        <w:gridCol w:w="1843"/>
        <w:gridCol w:w="960"/>
        <w:gridCol w:w="457"/>
        <w:gridCol w:w="474"/>
        <w:gridCol w:w="1515"/>
        <w:gridCol w:w="1010"/>
      </w:tblGrid>
      <w:tr w:rsidR="00A12843" w:rsidRPr="004F10B2" w:rsidTr="00D254B6">
        <w:trPr>
          <w:trHeight w:val="377"/>
        </w:trPr>
        <w:tc>
          <w:tcPr>
            <w:tcW w:w="3329" w:type="dxa"/>
            <w:gridSpan w:val="3"/>
            <w:tcBorders>
              <w:top w:val="nil"/>
              <w:left w:val="single" w:sz="2" w:space="0" w:color="000000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b/>
                <w:bCs/>
                <w:color w:val="000000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Գնման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ժամանակացույց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262"/>
        </w:trPr>
        <w:tc>
          <w:tcPr>
            <w:tcW w:w="12934" w:type="dxa"/>
            <w:gridSpan w:val="11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Times LatArm" w:hAnsi="Times LatArm" w:cs="Times LatArm"/>
                <w:color w:val="000000"/>
                <w:sz w:val="18"/>
                <w:szCs w:val="18"/>
                <w:lang w:val="en-US" w:eastAsia="en-US"/>
              </w:rPr>
              <w:t xml:space="preserve">                       </w:t>
            </w:r>
          </w:p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                     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Տնօրեն</w:t>
            </w:r>
            <w:r w:rsidRPr="004F10B2"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  <w:t>`</w:t>
            </w:r>
          </w:p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                                   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Վ</w:t>
            </w:r>
            <w:r w:rsidRPr="004F10B2"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Ավանեսյան</w:t>
            </w:r>
          </w:p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Times LatArm" w:hAnsi="Times LatArm" w:cs="Times LatArm"/>
                <w:color w:val="000000"/>
                <w:sz w:val="18"/>
                <w:szCs w:val="18"/>
                <w:lang w:val="en-US" w:eastAsia="en-US"/>
              </w:rPr>
              <w:t xml:space="preserve">                                                             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Հաստատում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եմ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  <w:t>`</w:t>
            </w:r>
          </w:p>
        </w:tc>
      </w:tr>
      <w:tr w:rsidR="00A12843" w:rsidRPr="004F10B2" w:rsidTr="00D254B6">
        <w:trPr>
          <w:trHeight w:val="262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262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A12843" w:rsidRPr="004F10B2" w:rsidTr="00D254B6">
        <w:trPr>
          <w:trHeight w:val="247"/>
        </w:trPr>
        <w:tc>
          <w:tcPr>
            <w:tcW w:w="12934" w:type="dxa"/>
            <w:gridSpan w:val="11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ստորագրությունը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  <w:t xml:space="preserve">    </w:t>
            </w:r>
          </w:p>
        </w:tc>
      </w:tr>
      <w:tr w:rsidR="00A12843" w:rsidRPr="004F10B2" w:rsidTr="00D254B6">
        <w:trPr>
          <w:trHeight w:val="247"/>
        </w:trPr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Times LatArm" w:hAnsi="Times LatArm" w:cs="Times LatArm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37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262"/>
        </w:trPr>
        <w:tc>
          <w:tcPr>
            <w:tcW w:w="58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Հիմնարկի</w:t>
            </w: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անվանումը</w:t>
            </w: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>`        &lt;&lt;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Կարմիր</w:t>
            </w: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Բլուր</w:t>
            </w: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 xml:space="preserve">&gt;&gt;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պոլիկլինիկա</w:t>
            </w: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ՓԲԸ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843" w:rsidRPr="00B81673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eastAsia="en-US"/>
              </w:rPr>
            </w:pPr>
          </w:p>
        </w:tc>
      </w:tr>
      <w:tr w:rsidR="00A12843" w:rsidRPr="004F10B2" w:rsidTr="00D254B6">
        <w:trPr>
          <w:trHeight w:val="494"/>
        </w:trPr>
        <w:tc>
          <w:tcPr>
            <w:tcW w:w="314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</w:pPr>
            <w:r w:rsidRPr="00B81673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eastAsia="en-US"/>
              </w:rPr>
              <w:t xml:space="preserve">    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հասցեն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>`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Կարմիր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u w:val="single"/>
                <w:lang w:val="en-US" w:eastAsia="en-US"/>
              </w:rPr>
              <w:t>Բլուրի</w:t>
            </w:r>
            <w:r w:rsidRPr="004F10B2"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lang w:val="en-US" w:eastAsia="en-US"/>
              </w:rPr>
              <w:t xml:space="preserve"> 27 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GHEA Grapalat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803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right"/>
              <w:rPr>
                <w:rFonts w:ascii="Arial Armenian" w:hAnsi="Arial Armenian" w:cs="Arial Armenia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319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Գնման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ենթակա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ապրանքի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անվանումը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Տեխնիկական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բնութագիրը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(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հատկանիշները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Չափման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միավորը</w:t>
            </w:r>
          </w:p>
        </w:tc>
        <w:tc>
          <w:tcPr>
            <w:tcW w:w="3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խ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ա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տ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ս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վ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ու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մ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է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ն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լ</w:t>
            </w:r>
            <w:r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2015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թ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Ընդամենը</w:t>
            </w: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509"/>
        </w:trPr>
        <w:tc>
          <w:tcPr>
            <w:tcW w:w="12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52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>I-IV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եռամսյակների</w:t>
            </w:r>
            <w:r w:rsidRPr="004F10B2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ընթացքում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682"/>
        </w:trPr>
        <w:tc>
          <w:tcPr>
            <w:tcW w:w="12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քանակը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գինը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քանակը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lang w:val="en-US" w:eastAsia="en-US"/>
              </w:rPr>
              <w:t>գինը</w:t>
            </w:r>
          </w:p>
        </w:tc>
      </w:tr>
      <w:tr w:rsidR="00A12843" w:rsidRPr="004F10B2" w:rsidTr="00D254B6">
        <w:trPr>
          <w:trHeight w:val="247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 LatArm" w:hAnsi="Arial LatArm" w:cs="Arial LatArm"/>
                <w:i/>
                <w:iCs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  <w:t>7</w:t>
            </w:r>
          </w:p>
        </w:tc>
      </w:tr>
      <w:tr w:rsidR="00A12843" w:rsidRPr="004F10B2" w:rsidTr="00D254B6">
        <w:trPr>
          <w:trHeight w:val="1265"/>
        </w:trPr>
        <w:tc>
          <w:tcPr>
            <w:tcW w:w="12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Ազիթրոմիցին</w:t>
            </w:r>
            <w:r>
              <w:rPr>
                <w:rFonts w:ascii="Sylfaen" w:hAnsi="Sylfaen"/>
                <w:b/>
              </w:rPr>
              <w:t>/կամ համարժեք</w:t>
            </w: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500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76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Ալբենդազոլ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400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դեղահատ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33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Ամլոդիպին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դեղահատ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30000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30000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322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Ամօքսացիլին 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դեղափոշի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ներքին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ընդունման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265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Ամօքսացիլին</w:t>
            </w: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+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Քլավուլանաթթու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դեղափոշի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ներքին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ընդունման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+31,25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դեղակախյութ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i/>
                <w:i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423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Ասկորբինաթթու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դեղահատ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2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8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Ացետիլսալիցիլաթթու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դեղահատ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2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Բիսոպրոլոլ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6000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6000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33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Բիսոպրոլոլ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236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դեքսամեթազոն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ակնակաթիլներ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28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11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դեիգօքսին 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0,25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1500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1500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4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71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դիկլոֆենակ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0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Դիկլոֆենակ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ներարկման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 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ապակե սրվակ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43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Երկաթ</w:t>
            </w: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+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ֆոլաթթու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 50մգ</w:t>
            </w: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+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0,5մգ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դեղաղապատիճ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9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Էնալապրիլ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09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Կալցիումի գլյուկոնատ 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47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Կարվեդիլոլ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1300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1300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8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Ցինկոբալամին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ներարկման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 0,5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ապակե սրվակ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032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Ցիպրոֆլօքսացիլին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ակնակաթիլ3մգ/մլ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6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Ֆամոտիդին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40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6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Ֆուրոսեմիդ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ներարկման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ապակե սրվակ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86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թիամին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ներարկման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ապակե սրվակ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9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Իբուպրոֆեն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400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09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Լևամիզոլ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 150մգ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6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Լևիդոպա</w:t>
            </w: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+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Կարբիդոպա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դեղահատեր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+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25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դեղահատեր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28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26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Լևոթիրքսին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100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2300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2300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8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27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Կետոպրոֆեն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90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28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Մեթիլպրեդնիզոլոն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250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89"/>
        </w:trPr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29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Մեթոտրեքսատ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2,5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86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Տաֆլոտան 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842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31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Նիկոտինաթթու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62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Պիլոկարպին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ակնակաթիլներ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47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33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Պիրիդօքսին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ներարկման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ապակե սրվակ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090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34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Պովիդոն յոդ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լուծույթ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մլ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լիտր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176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35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Պրեդնիզոլոն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5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788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36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Սալբուտամոլ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ցողացիր</w:t>
            </w: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շնչառման</w:t>
            </w:r>
            <w:r w:rsidRPr="004F10B2">
              <w:rPr>
                <w:rFonts w:ascii="Arial LatArm" w:hAnsi="Arial LatArm" w:cs="Arial LatArm"/>
                <w:color w:val="000000"/>
                <w:sz w:val="18"/>
                <w:szCs w:val="18"/>
                <w:lang w:val="en-US" w:eastAsia="en-US"/>
              </w:rPr>
              <w:t xml:space="preserve"> 100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մկգ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ֆլակոն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526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37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Սպիրոնոլակտոն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25 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061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38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Տամօքսիֆեն 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20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1207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39</w:t>
            </w: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 xml:space="preserve">տետրացիկլին </w:t>
            </w: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քսուք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10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>/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ալյումինե պարկուճ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00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Օմեպրազոլ</w:t>
            </w:r>
          </w:p>
          <w:p w:rsidR="00A12843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</w:p>
          <w:p w:rsidR="00A12843" w:rsidRPr="00673299" w:rsidRDefault="00A12843" w:rsidP="00D254B6">
            <w:pPr>
              <w:rPr>
                <w:rFonts w:ascii="Sylfaen" w:hAnsi="Sylfaen" w:cs="Sylfaen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  <w:r w:rsidRPr="004F10B2">
              <w:rPr>
                <w:rFonts w:ascii="MS Sans Serif" w:hAnsi="MS Sans Serif" w:cs="MS Sans Serif"/>
                <w:color w:val="000000"/>
                <w:sz w:val="18"/>
                <w:szCs w:val="18"/>
                <w:lang w:val="en-US" w:eastAsia="en-US"/>
              </w:rPr>
              <w:t xml:space="preserve"> 20</w:t>
            </w: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դեղապատիճ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F10B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2500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012C11">
        <w:trPr>
          <w:trHeight w:val="900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41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843" w:rsidRDefault="00A12843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CAD3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80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00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42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Լամիկտալ</w:t>
            </w:r>
            <w:r>
              <w:rPr>
                <w:rFonts w:ascii="Sylfaen" w:hAnsi="Sylfaen"/>
                <w:b/>
              </w:rPr>
              <w:t>/կամ համարժեք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 10մգ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4000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4000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A12843" w:rsidRPr="004F10B2" w:rsidTr="00D254B6">
        <w:trPr>
          <w:trHeight w:val="900"/>
        </w:trPr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43</w:t>
            </w: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Default="00A12843" w:rsidP="00D254B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Դեպակին խրոմո</w:t>
            </w:r>
            <w:r>
              <w:rPr>
                <w:rFonts w:ascii="Sylfaen" w:hAnsi="Sylfaen"/>
                <w:b/>
              </w:rPr>
              <w:t>/կամ համարժեք</w:t>
            </w:r>
          </w:p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 300մգ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en-US" w:eastAsia="en-US"/>
              </w:rPr>
              <w:t>դեղահատ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540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540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843" w:rsidRPr="004F10B2" w:rsidRDefault="00A12843" w:rsidP="00D254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</w:p>
        </w:tc>
      </w:tr>
    </w:tbl>
    <w:p w:rsidR="00A12843" w:rsidRPr="003B4B42" w:rsidRDefault="00A12843" w:rsidP="003B4B42"/>
    <w:p w:rsidR="00A12843" w:rsidRPr="003B4B42" w:rsidRDefault="00A12843" w:rsidP="003B4B42"/>
    <w:p w:rsidR="00A12843" w:rsidRPr="00D254B6" w:rsidRDefault="00A12843" w:rsidP="00D254B6">
      <w:pPr>
        <w:tabs>
          <w:tab w:val="left" w:pos="4170"/>
        </w:tabs>
        <w:rPr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ԳՆՈՐԴ                                                                                                  ՎԱՃԱՌՈՂ</w:t>
      </w:r>
    </w:p>
    <w:p w:rsidR="00A12843" w:rsidRPr="004F10B2" w:rsidRDefault="00A12843" w:rsidP="004F10B2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&lt;&lt;Կարմիր Բլուր &gt;&gt; պոլիկլինիկա ՓԲԸ</w:t>
      </w:r>
    </w:p>
    <w:p w:rsidR="00A12843" w:rsidRPr="004F10B2" w:rsidRDefault="00A12843" w:rsidP="004F10B2">
      <w:pPr>
        <w:rPr>
          <w:rFonts w:ascii="Sylfaen" w:hAnsi="Sylfaen" w:cs="Sylfaen"/>
          <w:b/>
          <w:sz w:val="20"/>
          <w:szCs w:val="20"/>
          <w:lang w:val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Ք. Երըան Կարմիր Բլուրի փ. 27</w:t>
      </w:r>
    </w:p>
    <w:p w:rsidR="00A12843" w:rsidRPr="004F10B2" w:rsidRDefault="00A12843" w:rsidP="004F10B2">
      <w:pPr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&lt;&lt; Անելիք&gt;&gt; բանկ Հ/Հ</w:t>
      </w:r>
      <w:r w:rsidRPr="004F10B2">
        <w:rPr>
          <w:rFonts w:ascii="Arial Armenian" w:hAnsi="Arial Armenian" w:cs="Arial Armenian"/>
          <w:color w:val="000000"/>
          <w:sz w:val="20"/>
          <w:szCs w:val="20"/>
          <w:lang w:val="en-US" w:eastAsia="en-US"/>
        </w:rPr>
        <w:t>11800065805400</w:t>
      </w:r>
    </w:p>
    <w:p w:rsidR="00A12843" w:rsidRPr="004F10B2" w:rsidRDefault="00A12843" w:rsidP="004F10B2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 w:rsidRPr="004F10B2"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ՀՎՀՀ 02254002</w:t>
      </w:r>
    </w:p>
    <w:p w:rsidR="00A12843" w:rsidRDefault="00A12843" w:rsidP="004F10B2">
      <w:pPr>
        <w:rPr>
          <w:rFonts w:ascii="Sylfaen" w:hAnsi="Sylfaen" w:cs="Arial Armenian"/>
          <w:color w:val="000000"/>
          <w:sz w:val="20"/>
          <w:szCs w:val="20"/>
          <w:lang w:val="en-US" w:eastAsia="en-US"/>
        </w:rPr>
      </w:pPr>
      <w:r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Հեռ. 46 14 70</w:t>
      </w:r>
    </w:p>
    <w:p w:rsidR="00A12843" w:rsidRPr="004F10B2" w:rsidRDefault="00A12843" w:rsidP="004F10B2">
      <w:pPr>
        <w:rPr>
          <w:rFonts w:ascii="Sylfaen" w:hAnsi="Sylfaen" w:cs="Sylfaen"/>
          <w:b/>
          <w:sz w:val="20"/>
          <w:szCs w:val="20"/>
          <w:lang w:val="nb-NO"/>
        </w:rPr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(ստորագրություն)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  <w:t xml:space="preserve">                                                              (ստորագրություն)</w:t>
      </w:r>
      <w:r>
        <w:rPr>
          <w:rFonts w:ascii="Sylfaen" w:hAnsi="Sylfaen" w:cs="Sylfaen"/>
          <w:b/>
          <w:sz w:val="20"/>
          <w:szCs w:val="20"/>
          <w:lang w:val="nb-NO"/>
        </w:rPr>
        <w:t xml:space="preserve">              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>Կ. Տ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</w:r>
    </w:p>
    <w:tbl>
      <w:tblPr>
        <w:tblW w:w="15941" w:type="dxa"/>
        <w:tblInd w:w="-1701" w:type="dxa"/>
        <w:tblLayout w:type="fixed"/>
        <w:tblLook w:val="0000"/>
      </w:tblPr>
      <w:tblGrid>
        <w:gridCol w:w="568"/>
        <w:gridCol w:w="2141"/>
        <w:gridCol w:w="363"/>
        <w:gridCol w:w="781"/>
        <w:gridCol w:w="836"/>
        <w:gridCol w:w="128"/>
        <w:gridCol w:w="202"/>
        <w:gridCol w:w="390"/>
        <w:gridCol w:w="68"/>
        <w:gridCol w:w="652"/>
        <w:gridCol w:w="57"/>
        <w:gridCol w:w="506"/>
        <w:gridCol w:w="157"/>
        <w:gridCol w:w="18"/>
        <w:gridCol w:w="91"/>
        <w:gridCol w:w="94"/>
        <w:gridCol w:w="142"/>
        <w:gridCol w:w="195"/>
        <w:gridCol w:w="41"/>
        <w:gridCol w:w="236"/>
        <w:gridCol w:w="95"/>
        <w:gridCol w:w="168"/>
        <w:gridCol w:w="32"/>
        <w:gridCol w:w="160"/>
        <w:gridCol w:w="348"/>
        <w:gridCol w:w="12"/>
        <w:gridCol w:w="51"/>
        <w:gridCol w:w="309"/>
        <w:gridCol w:w="348"/>
        <w:gridCol w:w="12"/>
        <w:gridCol w:w="360"/>
        <w:gridCol w:w="348"/>
        <w:gridCol w:w="542"/>
        <w:gridCol w:w="302"/>
        <w:gridCol w:w="58"/>
        <w:gridCol w:w="594"/>
        <w:gridCol w:w="56"/>
        <w:gridCol w:w="377"/>
        <w:gridCol w:w="1245"/>
        <w:gridCol w:w="1129"/>
        <w:gridCol w:w="1729"/>
      </w:tblGrid>
      <w:tr w:rsidR="00A12843" w:rsidTr="00E3796A">
        <w:trPr>
          <w:trHeight w:val="300"/>
        </w:trPr>
        <w:tc>
          <w:tcPr>
            <w:tcW w:w="15941" w:type="dxa"/>
            <w:gridSpan w:val="4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  <w:lang w:val="en-US"/>
              </w:rPr>
              <w:t xml:space="preserve">                    </w:t>
            </w: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E3796A">
            <w:pPr>
              <w:rPr>
                <w:rFonts w:ascii="Sylfaen" w:hAnsi="Sylfaen" w:cs="Sylfaen"/>
                <w:b/>
                <w:bCs/>
                <w:lang w:val="en-US"/>
              </w:rPr>
            </w:pPr>
          </w:p>
          <w:p w:rsidR="00A12843" w:rsidRDefault="00A12843" w:rsidP="00D254B6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ՖԻՆԱՆՍԱԿԱՆ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ԺԱՄԱՆԱԿԱՑՈՒՅՑ</w:t>
            </w:r>
          </w:p>
        </w:tc>
      </w:tr>
      <w:tr w:rsidR="00A12843" w:rsidTr="00E3796A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A12843" w:rsidTr="00E3796A">
        <w:trPr>
          <w:trHeight w:val="495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2843" w:rsidRDefault="00A12843" w:rsidP="00E3796A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A12843" w:rsidTr="00E3796A">
        <w:trPr>
          <w:trHeight w:val="270"/>
        </w:trPr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Ք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Երևան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  <w:lang w:val="en-US"/>
              </w:rPr>
              <w:t>փ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>27</w:t>
            </w:r>
          </w:p>
        </w:tc>
        <w:tc>
          <w:tcPr>
            <w:tcW w:w="2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2843" w:rsidRPr="00B81673" w:rsidRDefault="00A12843" w:rsidP="00E3796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12843" w:rsidTr="00E3796A">
        <w:trPr>
          <w:trHeight w:val="810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աշխատանքի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3232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Pr="00B81673" w:rsidRDefault="00A12843" w:rsidP="00E37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 w:rsidRPr="00B81673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A12843" w:rsidRPr="008F0DB3" w:rsidRDefault="00A12843" w:rsidP="00E3796A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sz w:val="22"/>
                <w:szCs w:val="22"/>
              </w:rPr>
              <w:t>ների</w:t>
            </w:r>
            <w:r>
              <w:rPr>
                <w:rFonts w:ascii="Courier New" w:hAnsi="Courier New" w:cs="Courier New"/>
                <w:sz w:val="22"/>
                <w:szCs w:val="22"/>
              </w:rPr>
              <w:t>`</w:t>
            </w:r>
          </w:p>
          <w:p w:rsidR="00A12843" w:rsidRDefault="00A12843" w:rsidP="00E3796A">
            <w:pPr>
              <w:rPr>
                <w:rFonts w:ascii="Courier New" w:hAnsi="Courier New" w:cs="Courier New"/>
              </w:rPr>
            </w:pPr>
            <w:r w:rsidRPr="008F0DB3">
              <w:rPr>
                <w:rFonts w:ascii="Courier New" w:hAnsi="Courier New" w:cs="Courier New"/>
                <w:sz w:val="22"/>
                <w:szCs w:val="22"/>
              </w:rPr>
              <w:t xml:space="preserve">                                  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sz w:val="22"/>
                <w:szCs w:val="22"/>
              </w:rPr>
              <w:t>ընդ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որում</w:t>
            </w:r>
          </w:p>
        </w:tc>
      </w:tr>
      <w:tr w:rsidR="00A12843" w:rsidTr="00E3796A">
        <w:trPr>
          <w:trHeight w:val="64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E772B">
              <w:rPr>
                <w:rFonts w:ascii="Sylfaen" w:hAnsi="Sylfaen" w:cs="Sylfaen"/>
                <w:b/>
                <w:bCs/>
                <w:sz w:val="16"/>
                <w:szCs w:val="16"/>
              </w:rPr>
              <w:t>Ընդամ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ենը</w:t>
            </w:r>
          </w:p>
        </w:tc>
        <w:tc>
          <w:tcPr>
            <w:tcW w:w="2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A12843" w:rsidTr="00E3796A">
        <w:trPr>
          <w:gridAfter w:val="1"/>
          <w:wAfter w:w="1729" w:type="dxa"/>
          <w:trHeight w:val="270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5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27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A12843" w:rsidTr="00E3796A">
        <w:trPr>
          <w:trHeight w:val="25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12843" w:rsidTr="00E3796A">
        <w:trPr>
          <w:trHeight w:val="78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2843" w:rsidRPr="00E073F0" w:rsidRDefault="00A12843" w:rsidP="00E3796A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դեղորայք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B86E6E" w:rsidRDefault="00A12843" w:rsidP="00E3796A">
            <w:pPr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B86E6E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1D76F9" w:rsidRDefault="00A12843" w:rsidP="00E3796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15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B86E6E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FB30CD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FB30CD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FB30CD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FB30CD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25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FB30CD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1D76F9" w:rsidRDefault="00A12843" w:rsidP="00E3796A">
            <w:pPr>
              <w:jc w:val="center"/>
              <w:rPr>
                <w:rFonts w:ascii="Arial Armenian" w:hAnsi="Arial Armenian" w:cs="Arial"/>
                <w:lang w:val="en-US"/>
              </w:rPr>
            </w:pPr>
            <w:r>
              <w:rPr>
                <w:rFonts w:ascii="Arial Armenian" w:hAnsi="Arial Armenian" w:cs="Arial"/>
                <w:sz w:val="22"/>
                <w:szCs w:val="22"/>
                <w:lang w:val="en-US"/>
              </w:rPr>
              <w:t>40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8E772B" w:rsidRDefault="00A12843" w:rsidP="00E3796A">
            <w:pPr>
              <w:rPr>
                <w:rFonts w:ascii="Arial Armenian" w:hAnsi="Arial Armenian" w:cs="Arial"/>
                <w:b/>
                <w:bCs/>
                <w:sz w:val="16"/>
                <w:szCs w:val="16"/>
                <w:lang w:val="en-US"/>
              </w:rPr>
            </w:pPr>
            <w:r w:rsidRPr="008E772B">
              <w:rPr>
                <w:rFonts w:ascii="Arial Armenian" w:hAnsi="Arial Armenian" w:cs="Arial"/>
                <w:b/>
                <w:bCs/>
                <w:sz w:val="16"/>
                <w:szCs w:val="16"/>
                <w:lang w:val="en-US"/>
              </w:rPr>
              <w:t>100</w:t>
            </w:r>
            <w:r w:rsidRPr="008E77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%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43" w:rsidRPr="00784739" w:rsidRDefault="00A12843" w:rsidP="00E3796A">
            <w:pPr>
              <w:rPr>
                <w:rFonts w:ascii="Arial Armenian" w:hAnsi="Arial Armenian" w:cs="Arial"/>
                <w:b/>
                <w:bCs/>
                <w:lang w:val="en-US"/>
              </w:rPr>
            </w:pPr>
          </w:p>
        </w:tc>
      </w:tr>
      <w:tr w:rsidR="00A12843" w:rsidTr="00E3796A">
        <w:trPr>
          <w:trHeight w:val="645"/>
        </w:trPr>
        <w:tc>
          <w:tcPr>
            <w:tcW w:w="540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A12843" w:rsidTr="00E3796A">
        <w:trPr>
          <w:gridAfter w:val="5"/>
          <w:wAfter w:w="4536" w:type="dxa"/>
          <w:trHeight w:val="120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A12843" w:rsidRDefault="00A12843" w:rsidP="00E3796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843" w:rsidRDefault="00A12843" w:rsidP="00E3796A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A12843" w:rsidRDefault="00A12843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A12843" w:rsidRDefault="00A12843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A12843" w:rsidRDefault="00A12843" w:rsidP="00BE481A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A12843" w:rsidRPr="00B81673" w:rsidRDefault="00A12843" w:rsidP="003B4B42">
      <w:pPr>
        <w:tabs>
          <w:tab w:val="left" w:pos="4170"/>
        </w:tabs>
        <w:rPr>
          <w:sz w:val="20"/>
          <w:szCs w:val="20"/>
        </w:rPr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3B4B42">
      <w:pPr>
        <w:tabs>
          <w:tab w:val="left" w:pos="4170"/>
        </w:tabs>
      </w:pPr>
    </w:p>
    <w:p w:rsidR="00A12843" w:rsidRPr="00B81673" w:rsidRDefault="00A12843" w:rsidP="00BE481A">
      <w:pPr>
        <w:tabs>
          <w:tab w:val="left" w:pos="4170"/>
        </w:tabs>
      </w:pPr>
    </w:p>
    <w:p w:rsidR="00A12843" w:rsidRPr="00B81673" w:rsidRDefault="00A12843" w:rsidP="00BE481A">
      <w:pPr>
        <w:rPr>
          <w:rFonts w:ascii="Sylfaen" w:hAnsi="Sylfaen" w:cs="Sylfaen"/>
          <w:b/>
          <w:sz w:val="20"/>
          <w:szCs w:val="20"/>
        </w:rPr>
      </w:pPr>
      <w:r w:rsidRPr="00B81673">
        <w:rPr>
          <w:rFonts w:ascii="Sylfaen" w:hAnsi="Sylfaen" w:cs="Sylfaen"/>
          <w:b/>
          <w:sz w:val="20"/>
          <w:szCs w:val="20"/>
        </w:rPr>
        <w:t xml:space="preserve">                  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ԳՆՈՐԴ</w:t>
      </w:r>
      <w:r w:rsidRPr="00B81673">
        <w:rPr>
          <w:rFonts w:ascii="Sylfaen" w:hAnsi="Sylfaen" w:cs="Sylfaen"/>
          <w:b/>
          <w:sz w:val="20"/>
          <w:szCs w:val="20"/>
        </w:rPr>
        <w:t xml:space="preserve">                                                                                                 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ՎԱՃԱՌՈՂ</w:t>
      </w:r>
    </w:p>
    <w:p w:rsidR="00A12843" w:rsidRPr="00B81673" w:rsidRDefault="00A12843" w:rsidP="00BE481A">
      <w:pPr>
        <w:rPr>
          <w:rFonts w:ascii="Sylfaen" w:hAnsi="Sylfaen" w:cs="Sylfaen"/>
          <w:b/>
          <w:sz w:val="20"/>
          <w:szCs w:val="20"/>
        </w:rPr>
      </w:pPr>
      <w:r w:rsidRPr="00B81673">
        <w:rPr>
          <w:rFonts w:ascii="Sylfaen" w:hAnsi="Sylfaen" w:cs="Sylfaen"/>
          <w:b/>
          <w:sz w:val="20"/>
          <w:szCs w:val="20"/>
        </w:rPr>
        <w:t>&lt;&lt;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Կարմիր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Բլուր</w:t>
      </w:r>
      <w:r w:rsidRPr="00B81673">
        <w:rPr>
          <w:rFonts w:ascii="Sylfaen" w:hAnsi="Sylfaen" w:cs="Sylfaen"/>
          <w:b/>
          <w:sz w:val="20"/>
          <w:szCs w:val="20"/>
        </w:rPr>
        <w:t xml:space="preserve"> &gt;&gt;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պոլիկլինիկա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ՓԲԸ</w:t>
      </w:r>
    </w:p>
    <w:p w:rsidR="00A12843" w:rsidRPr="00B81673" w:rsidRDefault="00A12843" w:rsidP="00BE481A">
      <w:pPr>
        <w:rPr>
          <w:rFonts w:ascii="Sylfaen" w:hAnsi="Sylfaen" w:cs="Sylfaen"/>
          <w:b/>
          <w:sz w:val="20"/>
          <w:szCs w:val="20"/>
        </w:rPr>
      </w:pPr>
      <w:r w:rsidRPr="004F10B2">
        <w:rPr>
          <w:rFonts w:ascii="Sylfaen" w:hAnsi="Sylfaen" w:cs="Sylfaen"/>
          <w:b/>
          <w:sz w:val="20"/>
          <w:szCs w:val="20"/>
          <w:lang w:val="en-US"/>
        </w:rPr>
        <w:t>Ք</w:t>
      </w:r>
      <w:r w:rsidRPr="00B81673">
        <w:rPr>
          <w:rFonts w:ascii="Sylfaen" w:hAnsi="Sylfaen" w:cs="Sylfaen"/>
          <w:b/>
          <w:sz w:val="20"/>
          <w:szCs w:val="20"/>
        </w:rPr>
        <w:t xml:space="preserve">.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Երըան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Կարմիր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Բլուրի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փ</w:t>
      </w:r>
      <w:r w:rsidRPr="00B81673">
        <w:rPr>
          <w:rFonts w:ascii="Sylfaen" w:hAnsi="Sylfaen" w:cs="Sylfaen"/>
          <w:b/>
          <w:sz w:val="20"/>
          <w:szCs w:val="20"/>
        </w:rPr>
        <w:t>. 27</w:t>
      </w:r>
    </w:p>
    <w:p w:rsidR="00A12843" w:rsidRPr="00B81673" w:rsidRDefault="00A12843" w:rsidP="00BE481A">
      <w:pPr>
        <w:rPr>
          <w:rFonts w:ascii="Arial Armenian" w:hAnsi="Arial Armenian" w:cs="Arial Armenian"/>
          <w:color w:val="000000"/>
          <w:sz w:val="20"/>
          <w:szCs w:val="20"/>
          <w:lang w:eastAsia="en-US"/>
        </w:rPr>
      </w:pPr>
      <w:r w:rsidRPr="00B81673">
        <w:rPr>
          <w:rFonts w:ascii="Sylfaen" w:hAnsi="Sylfaen" w:cs="Sylfaen"/>
          <w:b/>
          <w:sz w:val="20"/>
          <w:szCs w:val="20"/>
        </w:rPr>
        <w:t xml:space="preserve">&lt;&lt;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Անելիք</w:t>
      </w:r>
      <w:r w:rsidRPr="00B81673">
        <w:rPr>
          <w:rFonts w:ascii="Sylfaen" w:hAnsi="Sylfaen" w:cs="Sylfaen"/>
          <w:b/>
          <w:sz w:val="20"/>
          <w:szCs w:val="20"/>
        </w:rPr>
        <w:t xml:space="preserve">&gt;&gt;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բանկ</w:t>
      </w:r>
      <w:r w:rsidRPr="00B81673">
        <w:rPr>
          <w:rFonts w:ascii="Sylfaen" w:hAnsi="Sylfaen" w:cs="Sylfaen"/>
          <w:b/>
          <w:sz w:val="20"/>
          <w:szCs w:val="20"/>
        </w:rPr>
        <w:t xml:space="preserve"> 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Հ</w:t>
      </w:r>
      <w:r w:rsidRPr="00B81673">
        <w:rPr>
          <w:rFonts w:ascii="Sylfaen" w:hAnsi="Sylfaen" w:cs="Sylfaen"/>
          <w:b/>
          <w:sz w:val="20"/>
          <w:szCs w:val="20"/>
        </w:rPr>
        <w:t>/</w:t>
      </w:r>
      <w:r w:rsidRPr="004F10B2">
        <w:rPr>
          <w:rFonts w:ascii="Sylfaen" w:hAnsi="Sylfaen" w:cs="Sylfaen"/>
          <w:b/>
          <w:sz w:val="20"/>
          <w:szCs w:val="20"/>
          <w:lang w:val="en-US"/>
        </w:rPr>
        <w:t>Հ</w:t>
      </w:r>
      <w:r w:rsidRPr="00B81673">
        <w:rPr>
          <w:rFonts w:ascii="Arial Armenian" w:hAnsi="Arial Armenian" w:cs="Arial Armenian"/>
          <w:color w:val="000000"/>
          <w:sz w:val="20"/>
          <w:szCs w:val="20"/>
          <w:lang w:eastAsia="en-US"/>
        </w:rPr>
        <w:t>11800065805400</w:t>
      </w:r>
    </w:p>
    <w:p w:rsidR="00A12843" w:rsidRPr="00B81673" w:rsidRDefault="00A12843" w:rsidP="00BE481A">
      <w:pPr>
        <w:rPr>
          <w:rFonts w:ascii="Sylfaen" w:hAnsi="Sylfaen" w:cs="Arial Armenian"/>
          <w:color w:val="000000"/>
          <w:sz w:val="20"/>
          <w:szCs w:val="20"/>
          <w:lang w:eastAsia="en-US"/>
        </w:rPr>
      </w:pPr>
      <w:r w:rsidRPr="004F10B2"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ՀՎՀՀ</w:t>
      </w:r>
      <w:r w:rsidRPr="00B81673">
        <w:rPr>
          <w:rFonts w:ascii="Sylfaen" w:hAnsi="Sylfaen" w:cs="Arial Armenian"/>
          <w:color w:val="000000"/>
          <w:sz w:val="20"/>
          <w:szCs w:val="20"/>
          <w:lang w:eastAsia="en-US"/>
        </w:rPr>
        <w:t xml:space="preserve"> 02254002</w:t>
      </w:r>
    </w:p>
    <w:p w:rsidR="00A12843" w:rsidRPr="00B81673" w:rsidRDefault="00A12843" w:rsidP="00BE481A">
      <w:pPr>
        <w:rPr>
          <w:rFonts w:ascii="Sylfaen" w:hAnsi="Sylfaen" w:cs="Arial Armenian"/>
          <w:color w:val="000000"/>
          <w:sz w:val="20"/>
          <w:szCs w:val="20"/>
          <w:lang w:eastAsia="en-US"/>
        </w:rPr>
      </w:pPr>
      <w:r>
        <w:rPr>
          <w:rFonts w:ascii="Sylfaen" w:hAnsi="Sylfaen" w:cs="Arial Armenian"/>
          <w:color w:val="000000"/>
          <w:sz w:val="20"/>
          <w:szCs w:val="20"/>
          <w:lang w:val="en-US" w:eastAsia="en-US"/>
        </w:rPr>
        <w:t>Հեռ</w:t>
      </w:r>
      <w:r w:rsidRPr="00B81673">
        <w:rPr>
          <w:rFonts w:ascii="Sylfaen" w:hAnsi="Sylfaen" w:cs="Arial Armenian"/>
          <w:color w:val="000000"/>
          <w:sz w:val="20"/>
          <w:szCs w:val="20"/>
          <w:lang w:eastAsia="en-US"/>
        </w:rPr>
        <w:t>. 46 14 70</w:t>
      </w:r>
    </w:p>
    <w:p w:rsidR="00A12843" w:rsidRDefault="00A12843" w:rsidP="00BE481A">
      <w:pPr>
        <w:rPr>
          <w:rFonts w:ascii="Sylfaen" w:hAnsi="Sylfaen" w:cs="Sylfaen"/>
          <w:b/>
          <w:sz w:val="20"/>
          <w:szCs w:val="20"/>
          <w:lang w:val="nb-NO"/>
        </w:rPr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(ստորագրություն)</w:t>
      </w:r>
      <w:r w:rsidRPr="004F10B2">
        <w:rPr>
          <w:rFonts w:ascii="Sylfaen" w:hAnsi="Sylfaen" w:cs="Sylfaen"/>
          <w:b/>
          <w:sz w:val="20"/>
          <w:szCs w:val="20"/>
          <w:lang w:val="nb-NO"/>
        </w:rPr>
        <w:tab/>
        <w:t xml:space="preserve">                                                              (ստորագրություն)</w:t>
      </w:r>
      <w:r>
        <w:rPr>
          <w:rFonts w:ascii="Sylfaen" w:hAnsi="Sylfaen" w:cs="Sylfaen"/>
          <w:b/>
          <w:sz w:val="20"/>
          <w:szCs w:val="20"/>
          <w:lang w:val="nb-NO"/>
        </w:rPr>
        <w:t xml:space="preserve">              </w:t>
      </w:r>
    </w:p>
    <w:p w:rsidR="00A12843" w:rsidRPr="003B4B42" w:rsidRDefault="00A12843" w:rsidP="00BE481A">
      <w:pPr>
        <w:tabs>
          <w:tab w:val="left" w:pos="5385"/>
        </w:tabs>
      </w:pPr>
      <w:r w:rsidRPr="004F10B2">
        <w:rPr>
          <w:rFonts w:ascii="Sylfaen" w:hAnsi="Sylfaen" w:cs="Sylfaen"/>
          <w:b/>
          <w:sz w:val="20"/>
          <w:szCs w:val="20"/>
          <w:lang w:val="nb-NO"/>
        </w:rPr>
        <w:t>Կ. Տ</w:t>
      </w:r>
      <w:r>
        <w:rPr>
          <w:rFonts w:ascii="Sylfaen" w:hAnsi="Sylfaen" w:cs="Sylfaen"/>
          <w:b/>
          <w:sz w:val="20"/>
          <w:szCs w:val="20"/>
          <w:lang w:val="nb-NO"/>
        </w:rPr>
        <w:tab/>
        <w:t>Կ.Տ.</w:t>
      </w:r>
    </w:p>
    <w:p w:rsidR="00A12843" w:rsidRPr="003B4B42" w:rsidRDefault="00A12843" w:rsidP="003B4B42"/>
    <w:p w:rsidR="00A12843" w:rsidRPr="003B4B42" w:rsidRDefault="00A12843" w:rsidP="003B4B42"/>
    <w:p w:rsidR="00A12843" w:rsidRPr="003B4B42" w:rsidRDefault="00A12843" w:rsidP="003B4B42"/>
    <w:p w:rsidR="00A12843" w:rsidRPr="003B4B42" w:rsidRDefault="00A12843" w:rsidP="003B4B42"/>
    <w:p w:rsidR="00A12843" w:rsidRPr="003B4B42" w:rsidRDefault="00A12843" w:rsidP="003B4B42"/>
    <w:p w:rsidR="00A12843" w:rsidRPr="00B81673" w:rsidRDefault="00A12843" w:rsidP="003B4B42"/>
    <w:p w:rsidR="00A12843" w:rsidRPr="00B81673" w:rsidRDefault="00A12843" w:rsidP="003B4B42"/>
    <w:p w:rsidR="00A12843" w:rsidRPr="00B81673" w:rsidRDefault="00A12843" w:rsidP="00D254B6"/>
    <w:p w:rsidR="00A12843" w:rsidRPr="00D36846" w:rsidRDefault="00A12843" w:rsidP="00D254B6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Sylfaen" w:hAnsi="Sylfaen" w:cs="Sylfaen"/>
          <w:sz w:val="20"/>
          <w:szCs w:val="20"/>
          <w:lang w:val="es-ES"/>
        </w:rPr>
        <w:t>Հավելված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N 4</w:t>
      </w:r>
    </w:p>
    <w:p w:rsidR="00A12843" w:rsidRPr="00D36846" w:rsidRDefault="00A12843" w:rsidP="00034FD8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Sylfaen" w:hAnsi="Sylfaen" w:cs="Sylfaen"/>
          <w:sz w:val="20"/>
          <w:szCs w:val="20"/>
          <w:lang w:val="es-ES"/>
        </w:rPr>
        <w:t>թ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. </w:t>
      </w:r>
      <w:r w:rsidRPr="00D36846">
        <w:rPr>
          <w:rFonts w:ascii="Sylfaen" w:hAnsi="Sylfaen" w:cs="Sylfaen"/>
          <w:sz w:val="20"/>
          <w:szCs w:val="20"/>
          <w:lang w:val="es-ES"/>
        </w:rPr>
        <w:t>կնքված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12843" w:rsidRPr="00D36846" w:rsidRDefault="00A12843" w:rsidP="00034FD8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A12843" w:rsidRPr="00D846C1" w:rsidRDefault="00A12843" w:rsidP="00034FD8">
      <w:pPr>
        <w:widowControl w:val="0"/>
        <w:jc w:val="both"/>
        <w:rPr>
          <w:rFonts w:ascii="Arial LatArm" w:hAnsi="Arial LatArm"/>
          <w:lang w:val="es-ES"/>
        </w:rPr>
      </w:pP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A12843" w:rsidRPr="00ED385D" w:rsidRDefault="00A12843" w:rsidP="00034FD8">
      <w:pPr>
        <w:pStyle w:val="Header"/>
        <w:widowControl w:val="0"/>
        <w:jc w:val="both"/>
        <w:rPr>
          <w:lang w:val="pt-BR"/>
        </w:rPr>
      </w:pPr>
      <w:r>
        <w:rPr>
          <w:noProof/>
        </w:rPr>
        <w:pict>
          <v:rect id="_x0000_s1026" style="position:absolute;left:0;text-align:left;margin-left:234pt;margin-top:3.9pt;width:259.2pt;height:143.9pt;z-index:251656192" stroked="f">
            <v:textbox style="mso-next-textbox:#_x0000_s1026">
              <w:txbxContent>
                <w:p w:rsidR="00A12843" w:rsidRPr="006D26A8" w:rsidRDefault="00A12843" w:rsidP="00034FD8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A12843" w:rsidRPr="006D26A8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A12843" w:rsidRPr="006D26A8" w:rsidRDefault="00A12843" w:rsidP="00034FD8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A12843" w:rsidRPr="004933CC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A12843" w:rsidRPr="004933CC" w:rsidRDefault="00A12843" w:rsidP="00034FD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A12843" w:rsidRPr="004933CC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A12843" w:rsidRDefault="00A12843" w:rsidP="00034FD8"/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-54pt;margin-top:12.9pt;width:252.45pt;height:140.35pt;z-index:251659264" stroked="f">
            <v:textbox style="mso-next-textbox:#_x0000_s1027">
              <w:txbxContent>
                <w:p w:rsidR="00A12843" w:rsidRPr="006D26A8" w:rsidRDefault="00A12843" w:rsidP="00034FD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  <w:szCs w:val="20"/>
                    </w:rPr>
                    <w:t>ä³ïíÇñ³ïáõ</w:t>
                  </w:r>
                </w:p>
                <w:p w:rsidR="00A12843" w:rsidRPr="006D26A8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A12843" w:rsidRPr="006D26A8" w:rsidRDefault="00A12843" w:rsidP="00034FD8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A12843" w:rsidRPr="004933CC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A12843" w:rsidRPr="004933CC" w:rsidRDefault="00A12843" w:rsidP="00034FD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A12843" w:rsidRPr="004933CC" w:rsidRDefault="00A12843" w:rsidP="00034FD8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A12843" w:rsidRDefault="00A12843" w:rsidP="00034FD8"/>
              </w:txbxContent>
            </v:textbox>
          </v:rect>
        </w:pict>
      </w:r>
    </w:p>
    <w:p w:rsidR="00A12843" w:rsidRPr="00ED385D" w:rsidRDefault="00A12843" w:rsidP="00034FD8">
      <w:pPr>
        <w:pStyle w:val="Header"/>
        <w:widowControl w:val="0"/>
        <w:jc w:val="both"/>
        <w:rPr>
          <w:lang w:val="pt-BR"/>
        </w:rPr>
      </w:pP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A12843" w:rsidRPr="000014D6" w:rsidRDefault="00A12843" w:rsidP="00034FD8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pt-BR"/>
        </w:rPr>
      </w:pPr>
    </w:p>
    <w:p w:rsidR="00A12843" w:rsidRDefault="00A12843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A12843" w:rsidRDefault="00A12843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A12843" w:rsidRDefault="00A12843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A12843" w:rsidRDefault="00A12843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A12843" w:rsidRDefault="00A12843" w:rsidP="00034FD8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A12843" w:rsidRDefault="00A12843" w:rsidP="00034FD8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Arial LatArm" w:hAnsi="Arial LatArm"/>
          <w:sz w:val="20"/>
          <w:szCs w:val="20"/>
          <w:lang w:val="pt-BR"/>
        </w:rPr>
        <w:t xml:space="preserve">                          </w:t>
      </w:r>
      <w:r>
        <w:rPr>
          <w:rFonts w:ascii="Sylfaen" w:hAnsi="Sylfaen"/>
          <w:b/>
          <w:sz w:val="20"/>
          <w:szCs w:val="20"/>
          <w:lang w:val="pt-BR"/>
        </w:rPr>
        <w:t>ԱՐՁԱՆԱԳՐՈՒԹՅՈՒՆ</w:t>
      </w:r>
    </w:p>
    <w:p w:rsidR="00A12843" w:rsidRPr="00896F6A" w:rsidRDefault="00A12843" w:rsidP="00034FD8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A12843" w:rsidRPr="000014D6" w:rsidRDefault="00A12843" w:rsidP="00034FD8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A12843" w:rsidRPr="00ED385D" w:rsidRDefault="00A12843" w:rsidP="00034FD8">
      <w:pPr>
        <w:pStyle w:val="BodyTextIndent"/>
        <w:widowControl w:val="0"/>
        <w:rPr>
          <w:sz w:val="20"/>
          <w:lang w:val="es-ES"/>
        </w:rPr>
      </w:pPr>
    </w:p>
    <w:p w:rsidR="00A12843" w:rsidRPr="000014D6" w:rsidRDefault="00A12843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A12843" w:rsidRDefault="00A12843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A12843" w:rsidRPr="00BF537D" w:rsidRDefault="00A12843" w:rsidP="00034FD8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A12843" w:rsidRPr="00ED385D" w:rsidTr="00E3796A">
        <w:trPr>
          <w:trHeight w:val="70"/>
          <w:jc w:val="center"/>
        </w:trPr>
        <w:tc>
          <w:tcPr>
            <w:tcW w:w="2394" w:type="dxa"/>
            <w:vAlign w:val="center"/>
          </w:tcPr>
          <w:p w:rsidR="00A12843" w:rsidRPr="005B3BA3" w:rsidRDefault="00A12843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A12843" w:rsidRPr="000014D6" w:rsidRDefault="00A12843" w:rsidP="00E3796A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A12843" w:rsidRPr="00952FA1" w:rsidRDefault="00A12843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A12843" w:rsidRPr="00AB1AA7" w:rsidRDefault="00A12843" w:rsidP="00E3796A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A12843" w:rsidRPr="00BF537D" w:rsidRDefault="00A12843" w:rsidP="00E3796A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12843" w:rsidRPr="00ED385D" w:rsidTr="00E3796A">
        <w:trPr>
          <w:jc w:val="center"/>
        </w:trPr>
        <w:tc>
          <w:tcPr>
            <w:tcW w:w="2394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A12843" w:rsidRPr="00ED385D" w:rsidTr="00E3796A">
        <w:trPr>
          <w:jc w:val="center"/>
        </w:trPr>
        <w:tc>
          <w:tcPr>
            <w:tcW w:w="2394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A12843" w:rsidRPr="00ED385D" w:rsidTr="00E3796A">
        <w:trPr>
          <w:trHeight w:val="70"/>
          <w:jc w:val="center"/>
        </w:trPr>
        <w:tc>
          <w:tcPr>
            <w:tcW w:w="2394" w:type="dxa"/>
            <w:vAlign w:val="center"/>
          </w:tcPr>
          <w:p w:rsidR="00A12843" w:rsidRPr="00BF537D" w:rsidRDefault="00A12843" w:rsidP="00E3796A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vAlign w:val="center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vAlign w:val="center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vAlign w:val="center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A12843" w:rsidRPr="000014D6" w:rsidRDefault="00A12843" w:rsidP="00E3796A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A12843" w:rsidRPr="000014D6" w:rsidRDefault="00A12843" w:rsidP="00034FD8">
      <w:pPr>
        <w:pStyle w:val="BodyTextIndent"/>
        <w:widowControl w:val="0"/>
        <w:rPr>
          <w:sz w:val="18"/>
          <w:szCs w:val="18"/>
          <w:lang w:val="es-ES"/>
        </w:rPr>
      </w:pPr>
    </w:p>
    <w:p w:rsidR="00A12843" w:rsidRPr="000014D6" w:rsidRDefault="00A12843" w:rsidP="00034FD8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A12843" w:rsidRPr="00ED385D" w:rsidRDefault="00A12843" w:rsidP="00034FD8">
      <w:pPr>
        <w:widowControl w:val="0"/>
        <w:jc w:val="both"/>
        <w:rPr>
          <w:rFonts w:ascii="Arial LatArm" w:hAnsi="Arial LatArm"/>
          <w:lang w:val="es-ES"/>
        </w:rPr>
      </w:pPr>
    </w:p>
    <w:p w:rsidR="00A12843" w:rsidRPr="003D32DA" w:rsidRDefault="00A12843" w:rsidP="00034FD8">
      <w:pPr>
        <w:widowControl w:val="0"/>
        <w:jc w:val="both"/>
        <w:rPr>
          <w:rFonts w:ascii="Arial LatArm" w:hAnsi="Arial LatArm"/>
          <w:lang w:val="es-ES"/>
        </w:rPr>
      </w:pPr>
      <w:r>
        <w:rPr>
          <w:noProof/>
        </w:rPr>
        <w:pict>
          <v:rect id="_x0000_s1028" style="position:absolute;left:0;text-align:left;margin-left:237.4pt;margin-top:6.7pt;width:231.65pt;height:97.05pt;z-index:251658240" o:allowincell="f" stroked="f">
            <v:textbox style="mso-next-textbox:#_x0000_s1028">
              <w:txbxContent>
                <w:p w:rsidR="00A12843" w:rsidRPr="00277659" w:rsidRDefault="00A12843" w:rsidP="00034FD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A12843" w:rsidRPr="00414140" w:rsidRDefault="00A12843" w:rsidP="00034FD8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A12843" w:rsidRPr="00414140" w:rsidRDefault="00A12843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A12843" w:rsidRPr="00414140" w:rsidRDefault="00A12843" w:rsidP="00034FD8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A12843" w:rsidRPr="00414140" w:rsidRDefault="00A12843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A12843" w:rsidRPr="00414140" w:rsidRDefault="00A12843" w:rsidP="00034FD8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A12843" w:rsidRPr="003D32DA" w:rsidRDefault="00A12843" w:rsidP="00034FD8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36.2pt;margin-top:6.7pt;width:228.5pt;height:97.05pt;z-index:251657216" o:allowincell="f" stroked="f">
            <v:textbox style="mso-next-textbox:#_x0000_s1029">
              <w:txbxContent>
                <w:p w:rsidR="00A12843" w:rsidRPr="00AA0F03" w:rsidRDefault="00A12843" w:rsidP="00034FD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A12843" w:rsidRPr="00414140" w:rsidRDefault="00A12843" w:rsidP="00034FD8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A12843" w:rsidRPr="00414140" w:rsidRDefault="00A12843" w:rsidP="00034FD8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A12843" w:rsidRPr="00414140" w:rsidRDefault="00A12843" w:rsidP="00034FD8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A12843" w:rsidRPr="00414140" w:rsidRDefault="00A12843" w:rsidP="00034FD8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A12843" w:rsidRPr="00414140" w:rsidRDefault="00A12843" w:rsidP="00034FD8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A12843" w:rsidRPr="00414140" w:rsidRDefault="00A12843" w:rsidP="00034FD8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12843" w:rsidRPr="006D26A8" w:rsidRDefault="00A12843" w:rsidP="00034FD8">
      <w:pPr>
        <w:rPr>
          <w:rFonts w:ascii="GHEA Grapalat" w:hAnsi="GHEA Grapalat"/>
          <w:szCs w:val="16"/>
          <w:lang w:val="es-ES"/>
        </w:rPr>
      </w:pPr>
    </w:p>
    <w:p w:rsidR="00A12843" w:rsidRDefault="00A12843" w:rsidP="00034FD8">
      <w:pPr>
        <w:rPr>
          <w:rFonts w:ascii="Sylfaen" w:hAnsi="Sylfaen" w:cs="Sylfaen"/>
          <w:b/>
          <w:lang w:val="es-ES"/>
        </w:rPr>
      </w:pPr>
    </w:p>
    <w:p w:rsidR="00A12843" w:rsidRDefault="00A12843" w:rsidP="00034FD8">
      <w:pPr>
        <w:rPr>
          <w:rFonts w:ascii="Sylfaen" w:hAnsi="Sylfaen" w:cs="Sylfaen"/>
          <w:b/>
          <w:lang w:val="es-ES"/>
        </w:rPr>
      </w:pPr>
    </w:p>
    <w:p w:rsidR="00A12843" w:rsidRDefault="00A12843" w:rsidP="00034FD8">
      <w:pPr>
        <w:rPr>
          <w:rFonts w:ascii="Sylfaen" w:hAnsi="Sylfaen" w:cs="Sylfaen"/>
          <w:b/>
          <w:lang w:val="es-ES"/>
        </w:rPr>
      </w:pPr>
    </w:p>
    <w:p w:rsidR="00A12843" w:rsidRDefault="00A12843" w:rsidP="00034FD8">
      <w:pPr>
        <w:rPr>
          <w:rFonts w:ascii="Sylfaen" w:hAnsi="Sylfaen" w:cs="Sylfaen"/>
          <w:b/>
          <w:lang w:val="es-ES"/>
        </w:rPr>
      </w:pPr>
    </w:p>
    <w:p w:rsidR="00A12843" w:rsidRDefault="00A12843" w:rsidP="00034FD8">
      <w:pPr>
        <w:rPr>
          <w:rFonts w:ascii="Sylfaen" w:hAnsi="Sylfaen" w:cs="Sylfaen"/>
          <w:b/>
          <w:lang w:val="es-ES"/>
        </w:rPr>
      </w:pPr>
    </w:p>
    <w:p w:rsidR="00A12843" w:rsidRPr="00B81673" w:rsidRDefault="00A12843" w:rsidP="003B4B42">
      <w:pPr>
        <w:rPr>
          <w:lang w:val="es-ES"/>
        </w:rPr>
      </w:pPr>
    </w:p>
    <w:sectPr w:rsidR="00A12843" w:rsidRPr="00B81673" w:rsidSect="0081713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843" w:rsidRDefault="00A12843" w:rsidP="00336CC4">
      <w:r>
        <w:separator/>
      </w:r>
    </w:p>
  </w:endnote>
  <w:endnote w:type="continuationSeparator" w:id="0">
    <w:p w:rsidR="00A12843" w:rsidRDefault="00A12843" w:rsidP="0033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843" w:rsidRDefault="00A12843" w:rsidP="00336CC4">
      <w:r>
        <w:separator/>
      </w:r>
    </w:p>
  </w:footnote>
  <w:footnote w:type="continuationSeparator" w:id="0">
    <w:p w:rsidR="00A12843" w:rsidRDefault="00A12843" w:rsidP="00336CC4">
      <w:r>
        <w:continuationSeparator/>
      </w:r>
    </w:p>
  </w:footnote>
  <w:footnote w:id="1">
    <w:p w:rsidR="00A12843" w:rsidRDefault="00A12843" w:rsidP="00336CC4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0AC9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C0B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04F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D287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D420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8C26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DE3F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6CC4"/>
    <w:rsid w:val="000014D6"/>
    <w:rsid w:val="00012C11"/>
    <w:rsid w:val="00014C8C"/>
    <w:rsid w:val="00020727"/>
    <w:rsid w:val="00034FD8"/>
    <w:rsid w:val="00054BB3"/>
    <w:rsid w:val="000702CF"/>
    <w:rsid w:val="000B3063"/>
    <w:rsid w:val="000B62EF"/>
    <w:rsid w:val="00117F7B"/>
    <w:rsid w:val="001274C0"/>
    <w:rsid w:val="001C0110"/>
    <w:rsid w:val="001D76F9"/>
    <w:rsid w:val="001F3955"/>
    <w:rsid w:val="00275D28"/>
    <w:rsid w:val="00277659"/>
    <w:rsid w:val="00293FAC"/>
    <w:rsid w:val="002961FB"/>
    <w:rsid w:val="00336CC4"/>
    <w:rsid w:val="003B4B42"/>
    <w:rsid w:val="003D32DA"/>
    <w:rsid w:val="003D35F6"/>
    <w:rsid w:val="00414140"/>
    <w:rsid w:val="00454858"/>
    <w:rsid w:val="004933CC"/>
    <w:rsid w:val="004D7C47"/>
    <w:rsid w:val="004F10B2"/>
    <w:rsid w:val="005B3BA3"/>
    <w:rsid w:val="005D2BC3"/>
    <w:rsid w:val="005F6BB7"/>
    <w:rsid w:val="006136C4"/>
    <w:rsid w:val="00633806"/>
    <w:rsid w:val="00636C6D"/>
    <w:rsid w:val="0065364F"/>
    <w:rsid w:val="00673299"/>
    <w:rsid w:val="006C2D2E"/>
    <w:rsid w:val="006D26A8"/>
    <w:rsid w:val="007033D3"/>
    <w:rsid w:val="0072371A"/>
    <w:rsid w:val="00784739"/>
    <w:rsid w:val="007C57D1"/>
    <w:rsid w:val="007D2359"/>
    <w:rsid w:val="00812A7B"/>
    <w:rsid w:val="00817134"/>
    <w:rsid w:val="00820866"/>
    <w:rsid w:val="0082339E"/>
    <w:rsid w:val="008735A0"/>
    <w:rsid w:val="00896F6A"/>
    <w:rsid w:val="008A3849"/>
    <w:rsid w:val="008C2F76"/>
    <w:rsid w:val="008E772B"/>
    <w:rsid w:val="008F0DB3"/>
    <w:rsid w:val="00952FA1"/>
    <w:rsid w:val="009601E8"/>
    <w:rsid w:val="009E5363"/>
    <w:rsid w:val="00A12843"/>
    <w:rsid w:val="00A41F74"/>
    <w:rsid w:val="00A43740"/>
    <w:rsid w:val="00A60F1B"/>
    <w:rsid w:val="00A90AE7"/>
    <w:rsid w:val="00AA0F03"/>
    <w:rsid w:val="00AA44DD"/>
    <w:rsid w:val="00AB1AA7"/>
    <w:rsid w:val="00AB3A7C"/>
    <w:rsid w:val="00AE0715"/>
    <w:rsid w:val="00B029D9"/>
    <w:rsid w:val="00B22922"/>
    <w:rsid w:val="00B81673"/>
    <w:rsid w:val="00B833EB"/>
    <w:rsid w:val="00B86E6E"/>
    <w:rsid w:val="00BE481A"/>
    <w:rsid w:val="00BF537D"/>
    <w:rsid w:val="00C12D0D"/>
    <w:rsid w:val="00C84157"/>
    <w:rsid w:val="00C914D9"/>
    <w:rsid w:val="00D01C90"/>
    <w:rsid w:val="00D254B6"/>
    <w:rsid w:val="00D36846"/>
    <w:rsid w:val="00D846C1"/>
    <w:rsid w:val="00DB082B"/>
    <w:rsid w:val="00E0289D"/>
    <w:rsid w:val="00E073F0"/>
    <w:rsid w:val="00E142A5"/>
    <w:rsid w:val="00E3796A"/>
    <w:rsid w:val="00E6136C"/>
    <w:rsid w:val="00E74A3D"/>
    <w:rsid w:val="00ED385D"/>
    <w:rsid w:val="00EF4396"/>
    <w:rsid w:val="00F041DA"/>
    <w:rsid w:val="00F9334D"/>
    <w:rsid w:val="00FB30CD"/>
    <w:rsid w:val="00FD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36CC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4FD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4FD8"/>
    <w:rPr>
      <w:rFonts w:ascii="Times Armenian" w:hAnsi="Times Armenian" w:cs="Times New Roman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36CC4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6CC4"/>
    <w:rPr>
      <w:rFonts w:ascii="Times Armeni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36CC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36CC4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336C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36CC4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rsid w:val="00336CC4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36CC4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rsid w:val="00336CC4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336CC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3B4B4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4B4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4B42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B4B4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4B42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34F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34FD8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96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mirblu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23</Pages>
  <Words>5744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Qartuxar</cp:lastModifiedBy>
  <cp:revision>13</cp:revision>
  <dcterms:created xsi:type="dcterms:W3CDTF">2014-12-13T16:40:00Z</dcterms:created>
  <dcterms:modified xsi:type="dcterms:W3CDTF">2015-01-13T07:01:00Z</dcterms:modified>
</cp:coreProperties>
</file>